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27E" w:rsidRDefault="00A7527E" w:rsidP="00A7527E">
      <w:pPr>
        <w:rPr>
          <w:szCs w:val="34"/>
          <w:lang w:val="en-AU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9B86D3" wp14:editId="2F4884EA">
                <wp:simplePos x="0" y="0"/>
                <wp:positionH relativeFrom="column">
                  <wp:posOffset>-2584450</wp:posOffset>
                </wp:positionH>
                <wp:positionV relativeFrom="paragraph">
                  <wp:posOffset>-1035050</wp:posOffset>
                </wp:positionV>
                <wp:extent cx="11978640" cy="10793730"/>
                <wp:effectExtent l="0" t="38100" r="3810" b="762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78640" cy="10793730"/>
                          <a:chOff x="0" y="0"/>
                          <a:chExt cx="11978640" cy="10793730"/>
                        </a:xfrm>
                      </wpg:grpSpPr>
                      <wps:wsp>
                        <wps:cNvPr id="117" name="مستطيل 8"/>
                        <wps:cNvSpPr/>
                        <wps:spPr>
                          <a:xfrm>
                            <a:off x="1638300" y="0"/>
                            <a:ext cx="7589520" cy="10789920"/>
                          </a:xfrm>
                          <a:prstGeom prst="rect">
                            <a:avLst/>
                          </a:prstGeom>
                          <a:solidFill>
                            <a:srgbClr val="01B3D7"/>
                          </a:solidFill>
                          <a:ln>
                            <a:solidFill>
                              <a:srgbClr val="01B3D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7527E" w:rsidRDefault="00A7527E" w:rsidP="00A7527E">
                              <w:pPr>
                                <w:rPr>
                                  <w:i/>
                                  <w:iCs/>
                                  <w:lang w:bidi="ar-SY"/>
                                </w:rPr>
                              </w:pPr>
                            </w:p>
                            <w:p w:rsidR="00A7527E" w:rsidRDefault="00A7527E" w:rsidP="00A7527E">
                              <w:pPr>
                                <w:rPr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شكل حر: شكل 36"/>
                        <wps:cNvSpPr/>
                        <wps:spPr>
                          <a:xfrm>
                            <a:off x="1543050" y="7461250"/>
                            <a:ext cx="6953885" cy="3332480"/>
                          </a:xfrm>
                          <a:custGeom>
                            <a:avLst/>
                            <a:gdLst>
                              <a:gd name="connsiteX0" fmla="*/ 1634857 w 5894030"/>
                              <a:gd name="connsiteY0" fmla="*/ 0 h 2825197"/>
                              <a:gd name="connsiteX1" fmla="*/ 5892948 w 5894030"/>
                              <a:gd name="connsiteY1" fmla="*/ 2822453 h 2825197"/>
                              <a:gd name="connsiteX2" fmla="*/ 5894030 w 5894030"/>
                              <a:gd name="connsiteY2" fmla="*/ 2825197 h 2825197"/>
                              <a:gd name="connsiteX3" fmla="*/ 0 w 5894030"/>
                              <a:gd name="connsiteY3" fmla="*/ 2825197 h 2825197"/>
                              <a:gd name="connsiteX4" fmla="*/ 0 w 5894030"/>
                              <a:gd name="connsiteY4" fmla="*/ 298520 h 2825197"/>
                              <a:gd name="connsiteX5" fmla="*/ 45916 w 5894030"/>
                              <a:gd name="connsiteY5" fmla="*/ 280417 h 2825197"/>
                              <a:gd name="connsiteX6" fmla="*/ 1634857 w 5894030"/>
                              <a:gd name="connsiteY6" fmla="*/ 0 h 28251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94030" h="2825197">
                                <a:moveTo>
                                  <a:pt x="1634857" y="0"/>
                                </a:moveTo>
                                <a:cubicBezTo>
                                  <a:pt x="3549042" y="0"/>
                                  <a:pt x="5191404" y="1163816"/>
                                  <a:pt x="5892948" y="2822453"/>
                                </a:cubicBezTo>
                                <a:lnTo>
                                  <a:pt x="5894030" y="2825197"/>
                                </a:lnTo>
                                <a:lnTo>
                                  <a:pt x="0" y="2825197"/>
                                </a:lnTo>
                                <a:lnTo>
                                  <a:pt x="0" y="298520"/>
                                </a:lnTo>
                                <a:lnTo>
                                  <a:pt x="45916" y="280417"/>
                                </a:lnTo>
                                <a:cubicBezTo>
                                  <a:pt x="541373" y="99005"/>
                                  <a:pt x="1076553" y="0"/>
                                  <a:pt x="163485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97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1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صورة 1934795649" descr="Wie organisiere ich mein Unternehmen der Zukunft? - Führung im Wandel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1C6FD23-15FD-8C41-77F7-826D4C7731A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23" t="2950" b="13558"/>
                          <a:stretch/>
                        </pic:blipFill>
                        <pic:spPr bwMode="auto">
                          <a:xfrm>
                            <a:off x="5607050" y="6350"/>
                            <a:ext cx="6371590" cy="4272280"/>
                          </a:xfrm>
                          <a:custGeom>
                            <a:avLst/>
                            <a:gdLst>
                              <a:gd name="connsiteX0" fmla="*/ 329881 w 6210813"/>
                              <a:gd name="connsiteY0" fmla="*/ 0 h 4164869"/>
                              <a:gd name="connsiteX1" fmla="*/ 6210813 w 6210813"/>
                              <a:gd name="connsiteY1" fmla="*/ 0 h 4164869"/>
                              <a:gd name="connsiteX2" fmla="*/ 6210813 w 6210813"/>
                              <a:gd name="connsiteY2" fmla="*/ 3507048 h 4164869"/>
                              <a:gd name="connsiteX3" fmla="*/ 3658844 w 6210813"/>
                              <a:gd name="connsiteY3" fmla="*/ 4060124 h 4164869"/>
                              <a:gd name="connsiteX4" fmla="*/ 3792621 w 6210813"/>
                              <a:gd name="connsiteY4" fmla="*/ 4002358 h 4164869"/>
                              <a:gd name="connsiteX5" fmla="*/ 3806991 w 6210813"/>
                              <a:gd name="connsiteY5" fmla="*/ 3995000 h 4164869"/>
                              <a:gd name="connsiteX6" fmla="*/ 3681898 w 6210813"/>
                              <a:gd name="connsiteY6" fmla="*/ 4037315 h 4164869"/>
                              <a:gd name="connsiteX7" fmla="*/ 2837972 w 6210813"/>
                              <a:gd name="connsiteY7" fmla="*/ 4164869 h 4164869"/>
                              <a:gd name="connsiteX8" fmla="*/ 0 w 6210813"/>
                              <a:gd name="connsiteY8" fmla="*/ 1327683 h 4164869"/>
                              <a:gd name="connsiteX9" fmla="*/ 279855 w 6210813"/>
                              <a:gd name="connsiteY9" fmla="*/ 97646 h 4164869"/>
                              <a:gd name="connsiteX10" fmla="*/ 329881 w 6210813"/>
                              <a:gd name="connsiteY10" fmla="*/ 0 h 41648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10813" h="4164869">
                                <a:moveTo>
                                  <a:pt x="329881" y="0"/>
                                </a:moveTo>
                                <a:lnTo>
                                  <a:pt x="6210813" y="0"/>
                                </a:lnTo>
                                <a:lnTo>
                                  <a:pt x="6210813" y="3507048"/>
                                </a:lnTo>
                                <a:lnTo>
                                  <a:pt x="3658844" y="4060124"/>
                                </a:lnTo>
                                <a:lnTo>
                                  <a:pt x="3792621" y="4002358"/>
                                </a:lnTo>
                                <a:lnTo>
                                  <a:pt x="3806991" y="3995000"/>
                                </a:lnTo>
                                <a:lnTo>
                                  <a:pt x="3681898" y="4037315"/>
                                </a:lnTo>
                                <a:cubicBezTo>
                                  <a:pt x="3415302" y="4120212"/>
                                  <a:pt x="3131853" y="4164869"/>
                                  <a:pt x="2837972" y="4164869"/>
                                </a:cubicBezTo>
                                <a:cubicBezTo>
                                  <a:pt x="1270603" y="4164869"/>
                                  <a:pt x="0" y="2894618"/>
                                  <a:pt x="0" y="1327683"/>
                                </a:cubicBezTo>
                                <a:cubicBezTo>
                                  <a:pt x="0" y="886983"/>
                                  <a:pt x="100507" y="469751"/>
                                  <a:pt x="279855" y="97646"/>
                                </a:cubicBezTo>
                                <a:lnTo>
                                  <a:pt x="329881" y="0"/>
                                </a:lnTo>
                                <a:close/>
                              </a:path>
                            </a:pathLst>
                          </a:custGeom>
                          <a:noFill/>
                        </pic:spPr>
                      </pic:pic>
                      <wps:wsp>
                        <wps:cNvPr id="120" name="مربع نص 6"/>
                        <wps:cNvSpPr txBox="1"/>
                        <wps:spPr>
                          <a:xfrm>
                            <a:off x="2832100" y="8382000"/>
                            <a:ext cx="2229485" cy="9080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7527E" w:rsidRDefault="00A7527E" w:rsidP="00A7527E">
                              <w:pPr>
                                <w:pBdr>
                                  <w:top w:val="thinThickSmallGap" w:sz="24" w:space="1" w:color="0D0D0D" w:themeColor="text1" w:themeTint="F2"/>
                                </w:pBd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color w:val="FFFFFF" w:themeColor="background1"/>
                                  <w:sz w:val="22"/>
                                  <w:szCs w:val="22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color w:val="FFFFFF" w:themeColor="background1"/>
                                  <w:kern w:val="24"/>
                                  <w:sz w:val="72"/>
                                  <w:szCs w:val="72"/>
                                  <w:rtl/>
                                  <w:lang w:bidi="ar-EG"/>
                                </w:rPr>
                                <w:t>أوراق العمل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s:wsp>
                        <wps:cNvPr id="121" name="مربع نص 6"/>
                        <wps:cNvSpPr txBox="1"/>
                        <wps:spPr>
                          <a:xfrm>
                            <a:off x="2749550" y="4864100"/>
                            <a:ext cx="4752340" cy="7994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7527E" w:rsidRDefault="00A7527E" w:rsidP="00A7527E">
                              <w:pPr>
                                <w:pStyle w:val="NormalWeb"/>
                                <w:pBdr>
                                  <w:top w:val="thinThickSmallGap" w:sz="24" w:space="1" w:color="0D0D0D" w:themeColor="text1" w:themeTint="F2"/>
                                </w:pBdr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sz w:val="280"/>
                                  <w:szCs w:val="280"/>
                                </w:rPr>
                              </w:pPr>
                              <w:r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sz w:val="72"/>
                                  <w:szCs w:val="72"/>
                                  <w:rtl/>
                                </w:rPr>
                                <w:t>إدارة الحشود "الجماهير"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g:grpSp>
                        <wpg:cNvPr id="122" name="مجموعة 787049529"/>
                        <wpg:cNvGrpSpPr/>
                        <wpg:grpSpPr>
                          <a:xfrm>
                            <a:off x="0" y="76200"/>
                            <a:ext cx="9434829" cy="4326891"/>
                            <a:chOff x="0" y="76200"/>
                            <a:chExt cx="9435422" cy="4327517"/>
                          </a:xfrm>
                        </wpg:grpSpPr>
                        <wps:wsp>
                          <wps:cNvPr id="126" name="شكل حر: شكل 35"/>
                          <wps:cNvSpPr/>
                          <wps:spPr>
                            <a:xfrm>
                              <a:off x="0" y="76200"/>
                              <a:ext cx="5381974" cy="2832062"/>
                            </a:xfrm>
                            <a:custGeom>
                              <a:avLst/>
                              <a:gdLst>
                                <a:gd name="connsiteX0" fmla="*/ 0 w 6616800"/>
                                <a:gd name="connsiteY0" fmla="*/ 0 h 3482623"/>
                                <a:gd name="connsiteX1" fmla="*/ 6616800 w 6616800"/>
                                <a:gd name="connsiteY1" fmla="*/ 0 h 3482623"/>
                                <a:gd name="connsiteX2" fmla="*/ 6616800 w 6616800"/>
                                <a:gd name="connsiteY2" fmla="*/ 1 h 3482623"/>
                                <a:gd name="connsiteX3" fmla="*/ 6412850 w 6616800"/>
                                <a:gd name="connsiteY3" fmla="*/ 1 h 3482623"/>
                                <a:gd name="connsiteX4" fmla="*/ 6343471 w 6616800"/>
                                <a:gd name="connsiteY4" fmla="*/ 153463 h 3482623"/>
                                <a:gd name="connsiteX5" fmla="*/ 6010956 w 6616800"/>
                                <a:gd name="connsiteY5" fmla="*/ 1800466 h 3482623"/>
                                <a:gd name="connsiteX6" fmla="*/ 6267709 w 6616800"/>
                                <a:gd name="connsiteY6" fmla="*/ 3255320 h 3482623"/>
                                <a:gd name="connsiteX7" fmla="*/ 6314283 w 6616800"/>
                                <a:gd name="connsiteY7" fmla="*/ 3373442 h 3482623"/>
                                <a:gd name="connsiteX8" fmla="*/ 6299132 w 6616800"/>
                                <a:gd name="connsiteY8" fmla="*/ 3354162 h 3482623"/>
                                <a:gd name="connsiteX9" fmla="*/ 3200041 w 6616800"/>
                                <a:gd name="connsiteY9" fmla="*/ 1892640 h 3482623"/>
                                <a:gd name="connsiteX10" fmla="*/ 100950 w 6616800"/>
                                <a:gd name="connsiteY10" fmla="*/ 3354162 h 3482623"/>
                                <a:gd name="connsiteX11" fmla="*/ 0 w 6616800"/>
                                <a:gd name="connsiteY11" fmla="*/ 3482623 h 34826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6616800" h="3482623">
                                  <a:moveTo>
                                    <a:pt x="0" y="0"/>
                                  </a:moveTo>
                                  <a:lnTo>
                                    <a:pt x="6616800" y="0"/>
                                  </a:lnTo>
                                  <a:lnTo>
                                    <a:pt x="6616800" y="1"/>
                                  </a:lnTo>
                                  <a:lnTo>
                                    <a:pt x="6412850" y="1"/>
                                  </a:lnTo>
                                  <a:lnTo>
                                    <a:pt x="6343471" y="153463"/>
                                  </a:lnTo>
                                  <a:cubicBezTo>
                                    <a:pt x="6129357" y="659686"/>
                                    <a:pt x="6010956" y="1216249"/>
                                    <a:pt x="6010956" y="1800466"/>
                                  </a:cubicBezTo>
                                  <a:cubicBezTo>
                                    <a:pt x="6010956" y="2311656"/>
                                    <a:pt x="6101607" y="2801673"/>
                                    <a:pt x="6267709" y="3255320"/>
                                  </a:cubicBezTo>
                                  <a:lnTo>
                                    <a:pt x="6314283" y="3373442"/>
                                  </a:lnTo>
                                  <a:lnTo>
                                    <a:pt x="6299132" y="3354162"/>
                                  </a:lnTo>
                                  <a:cubicBezTo>
                                    <a:pt x="5562503" y="2461574"/>
                                    <a:pt x="4447713" y="1892640"/>
                                    <a:pt x="3200041" y="1892640"/>
                                  </a:cubicBezTo>
                                  <a:cubicBezTo>
                                    <a:pt x="1952369" y="1892640"/>
                                    <a:pt x="837579" y="2461574"/>
                                    <a:pt x="100950" y="3354162"/>
                                  </a:cubicBezTo>
                                  <a:lnTo>
                                    <a:pt x="0" y="34826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  <wps:wsp>
                          <wps:cNvPr id="127" name="شكل حر: شكل 2"/>
                          <wps:cNvSpPr/>
                          <wps:spPr>
                            <a:xfrm>
                              <a:off x="5081452" y="89262"/>
                              <a:ext cx="4353970" cy="4314455"/>
                            </a:xfrm>
                            <a:custGeom>
                              <a:avLst/>
                              <a:gdLst>
                                <a:gd name="connsiteX0" fmla="*/ 401894 w 6085794"/>
                                <a:gd name="connsiteY0" fmla="*/ 0 h 6031739"/>
                                <a:gd name="connsiteX1" fmla="*/ 1234684 w 6085794"/>
                                <a:gd name="connsiteY1" fmla="*/ 0 h 6031739"/>
                                <a:gd name="connsiteX2" fmla="*/ 1155403 w 6085794"/>
                                <a:gd name="connsiteY2" fmla="*/ 154794 h 6031739"/>
                                <a:gd name="connsiteX3" fmla="*/ 764209 w 6085794"/>
                                <a:gd name="connsiteY3" fmla="*/ 1874672 h 6031739"/>
                                <a:gd name="connsiteX4" fmla="*/ 4731255 w 6085794"/>
                                <a:gd name="connsiteY4" fmla="*/ 5841718 h 6031739"/>
                                <a:gd name="connsiteX5" fmla="*/ 5910933 w 6085794"/>
                                <a:gd name="connsiteY5" fmla="*/ 5663368 h 6031739"/>
                                <a:gd name="connsiteX6" fmla="*/ 6085794 w 6085794"/>
                                <a:gd name="connsiteY6" fmla="*/ 5604201 h 6031739"/>
                                <a:gd name="connsiteX7" fmla="*/ 6065706 w 6085794"/>
                                <a:gd name="connsiteY7" fmla="*/ 5614490 h 6031739"/>
                                <a:gd name="connsiteX8" fmla="*/ 4231274 w 6085794"/>
                                <a:gd name="connsiteY8" fmla="*/ 6031739 h 6031739"/>
                                <a:gd name="connsiteX9" fmla="*/ 0 w 6085794"/>
                                <a:gd name="connsiteY9" fmla="*/ 1800465 h 6031739"/>
                                <a:gd name="connsiteX10" fmla="*/ 332515 w 6085794"/>
                                <a:gd name="connsiteY10" fmla="*/ 153462 h 60317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085794" h="6031739">
                                  <a:moveTo>
                                    <a:pt x="401894" y="0"/>
                                  </a:moveTo>
                                  <a:lnTo>
                                    <a:pt x="1234684" y="0"/>
                                  </a:lnTo>
                                  <a:lnTo>
                                    <a:pt x="1155403" y="154794"/>
                                  </a:lnTo>
                                  <a:cubicBezTo>
                                    <a:pt x="904702" y="675083"/>
                                    <a:pt x="764209" y="1258471"/>
                                    <a:pt x="764209" y="1874672"/>
                                  </a:cubicBezTo>
                                  <a:cubicBezTo>
                                    <a:pt x="764209" y="4065611"/>
                                    <a:pt x="2540316" y="5841718"/>
                                    <a:pt x="4731255" y="5841718"/>
                                  </a:cubicBezTo>
                                  <a:cubicBezTo>
                                    <a:pt x="5142056" y="5841718"/>
                                    <a:pt x="5538273" y="5779277"/>
                                    <a:pt x="5910933" y="5663368"/>
                                  </a:cubicBezTo>
                                  <a:lnTo>
                                    <a:pt x="6085794" y="5604201"/>
                                  </a:lnTo>
                                  <a:lnTo>
                                    <a:pt x="6065706" y="5614490"/>
                                  </a:lnTo>
                                  <a:cubicBezTo>
                                    <a:pt x="5510763" y="5881889"/>
                                    <a:pt x="4888518" y="6031739"/>
                                    <a:pt x="4231274" y="6031739"/>
                                  </a:cubicBezTo>
                                  <a:cubicBezTo>
                                    <a:pt x="1894406" y="6031739"/>
                                    <a:pt x="0" y="4137333"/>
                                    <a:pt x="0" y="1800465"/>
                                  </a:cubicBezTo>
                                  <a:cubicBezTo>
                                    <a:pt x="0" y="1216248"/>
                                    <a:pt x="118401" y="659685"/>
                                    <a:pt x="332515" y="1534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solidFill>
                                <a:srgbClr val="48CAE4"/>
                              </a:solidFill>
                            </a:ln>
                            <a:effectLst>
                              <a:outerShdw blurRad="342900" dist="304800" dir="8100000" algn="tl" rotWithShape="0">
                                <a:prstClr val="black">
                                  <a:alpha val="19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23" name="رسم 409459996" descr="مجموعة من النساء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2C13927-3589-17E7-C98F-E37BF48C0F3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60600" y="40005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4" name="رسم 19" descr="مجموعة من الأشخاص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D526402-E07F-BCF6-4F30-3902D1CEA0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87750" y="83820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" name="رسم 21" descr="عائلة بولد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D7FE8A2-80D0-57DA-C40A-6BCB5661F21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969000" y="91567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D9B86D3" id="Group 8" o:spid="_x0000_s1026" style="position:absolute;left:0;text-align:left;margin-left:-203.5pt;margin-top:-81.5pt;width:943.2pt;height:849.9pt;z-index:251659264" coordsize="119786,10793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">
                <v:rect id="مستطيل 8" o:spid="_x0000_s1027" style="position:absolute;left:16383;width:75895;height:10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" fillcolor="#01b3d7" strokecolor="#01b3d7" strokeweight="1pt">
                  <v:textbox>
                    <w:txbxContent>
                      <w:p w14:paraId="229008F9" w14:textId="77777777" w:rsidR="00A7527E" w:rsidRDefault="00A7527E" w:rsidP="00A7527E">
                        <w:pPr>
                          <w:rPr>
                            <w:i/>
                            <w:iCs/>
                            <w:lang w:bidi="ar-SY"/>
                          </w:rPr>
                        </w:pPr>
                      </w:p>
                      <w:p w14:paraId="0AB4F467" w14:textId="77777777" w:rsidR="00A7527E" w:rsidRDefault="00A7527E" w:rsidP="00A7527E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</v:rect>
                <v:shape id="شكل حر: شكل 36" o:spid="_x0000_s1028" style="position:absolute;left:15430;top:74612;width:69539;height:33325;visibility:visible;mso-wrap-style:square;v-text-anchor:middle" coordsize="5894030,282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" path="m1634857,c3549042,,5191404,1163816,5892948,2822453r1082,2744l,2825197,,298520,45916,280417c541373,99005,1076553,,1634857,xe" fillcolor="#0397c1" stroked="f" strokeweight="1pt">
                  <v:stroke joinstyle="miter"/>
                  <v:path arrowok="t" o:connecttype="custom" o:connectlocs="1928834,0;6952608,3329243;6953885,3332480;0,3332480;0,352121;54173,330768;1928834,0" o:connectangles="0,0,0,0,0,0,0"/>
                </v:shape>
                <v:shape id="صورة 1934795649" o:spid="_x0000_s1029" type="#_x0000_t75" alt="Wie organisiere ich mein Unternehmen der Zukunft? - Führung im Wandel" style="position:absolute;left:56070;top:63;width:63716;height:42723;visibility:visible;mso-wrap-style:square" coordsize="6210813,4164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" path="m329881,l6210813,r,3507048l3658844,4060124r133777,-57766l3806991,3995000r-125093,42315c3415302,4120212,3131853,4164869,2837972,4164869,1270603,4164869,,2894618,,1327683,,886983,100507,469751,279855,97646l329881,xe">
                  <v:imagedata r:id="rId16" o:title="Wie organisiere ich mein Unternehmen der Zukunft? - Führung im Wandel" croptop="1933f" cropbottom="8885f" cropleft="11156f"/>
                  <v:formulas/>
                  <v:path o:extrusionok="t" o:connecttype="custom" o:connectlocs="338421,0;6371590,0;6371590,3597494;3753559,4164834;3890799,4105578;3905541,4098030;3777210,4141436;2911438,4272280;0,1361924;287100,100164;338421,0" o:connectangles="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6" o:spid="_x0000_s1030" type="#_x0000_t202" style="position:absolute;left:28321;top:83820;width:22294;height:9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" filled="f" stroked="f">
                  <v:textbox style="mso-fit-shape-to-text:t">
                    <w:txbxContent>
                      <w:p w14:paraId="2F76FC2C" w14:textId="76C009FA" w:rsidR="00A7527E" w:rsidRDefault="00A7527E" w:rsidP="00A7527E">
                        <w:pPr>
                          <w:pBdr>
                            <w:top w:val="thinThickSmallGap" w:sz="24" w:space="1" w:color="0D0D0D" w:themeColor="text1" w:themeTint="F2"/>
                          </w:pBdr>
                          <w:bidi w:val="0"/>
                          <w:jc w:val="center"/>
                          <w:rPr>
                            <w:rFonts w:ascii="Adobe Arabic" w:hAnsi="Adobe Arabic" w:cs="Adobe Arabic"/>
                            <w:color w:val="FFFFFF" w:themeColor="background1"/>
                            <w:sz w:val="22"/>
                            <w:szCs w:val="22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color w:val="FFFFFF" w:themeColor="background1"/>
                            <w:kern w:val="24"/>
                            <w:sz w:val="72"/>
                            <w:szCs w:val="72"/>
                            <w:rtl/>
                            <w:lang w:bidi="ar-EG"/>
                          </w:rPr>
                          <w:t>أوراق العمل</w:t>
                        </w:r>
                      </w:p>
                    </w:txbxContent>
                  </v:textbox>
                </v:shape>
                <v:shape id="مربع نص 6" o:spid="_x0000_s1031" type="#_x0000_t202" style="position:absolute;left:27495;top:48641;width:47523;height:7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UsC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" filled="f" stroked="f">
                  <v:textbox style="mso-fit-shape-to-text:t">
                    <w:txbxContent>
                      <w:p w14:paraId="73552683" w14:textId="77777777" w:rsidR="00A7527E" w:rsidRDefault="00A7527E" w:rsidP="00A7527E">
                        <w:pPr>
                          <w:pStyle w:val="NormalWeb"/>
                          <w:pBdr>
                            <w:top w:val="thinThickSmallGap" w:sz="24" w:space="1" w:color="0D0D0D" w:themeColor="text1" w:themeTint="F2"/>
                          </w:pBdr>
                          <w:bidi/>
                          <w:spacing w:before="0" w:beforeAutospacing="0" w:after="0" w:afterAutospacing="0"/>
                          <w:jc w:val="center"/>
                          <w:rPr>
                            <w:rFonts w:ascii="Sakkal Majalla" w:hAnsi="Sakkal Majalla" w:cs="Sakkal Majalla"/>
                            <w:color w:val="FFFFFF" w:themeColor="background1"/>
                            <w:sz w:val="280"/>
                            <w:szCs w:val="280"/>
                          </w:rPr>
                        </w:pPr>
                        <w:r>
                          <w:rPr>
                            <w:rFonts w:ascii="Sakkal Majalla" w:hAnsi="Sakkal Majalla" w:cs="Sakkal Majalla"/>
                            <w:color w:val="FFFFFF" w:themeColor="background1"/>
                            <w:sz w:val="72"/>
                            <w:szCs w:val="72"/>
                            <w:rtl/>
                          </w:rPr>
                          <w:t>إدارة الحشود "الجماهير"</w:t>
                        </w:r>
                      </w:p>
                    </w:txbxContent>
                  </v:textbox>
                </v:shape>
                <v:group id="مجموعة 787049529" o:spid="_x0000_s1032" style="position:absolute;top:762;width:94348;height:43268" coordorigin=",762" coordsize="94354,4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<v:shape id="شكل حر: شكل 35" o:spid="_x0000_s1033" style="position:absolute;top:762;width:53819;height:28320;visibility:visible;mso-wrap-style:square;v-text-anchor:middle" coordsize="6616800,3482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" path="m,l6616800,r,1l6412850,1r-69379,153462c6129357,659686,6010956,1216249,6010956,1800466v,511190,90651,1001207,256753,1454854l6314283,3373442r-15151,-19280c5562503,2461574,4447713,1892640,3200041,1892640v-1247672,,-2362462,568934,-3099091,1461522l,3482623,,xe" fillcolor="#48cae4" stroked="f" strokeweight="1pt">
                    <v:stroke joinstyle="miter"/>
                    <v:path arrowok="t" o:connecttype="custom" o:connectlocs="0,0;5381974,0;5381974,1;5216085,1;5159654,124796;4889192,1464135;5098030,2647220;5135913,2743276;5123589,2727598;2602850,1539091;82111,2727598;0,2832062" o:connectangles="0,0,0,0,0,0,0,0,0,0,0,0"/>
                  </v:shape>
                  <v:shape id="شكل حر: شكل 2" o:spid="_x0000_s1034" style="position:absolute;left:50814;top:892;width:43540;height:43145;visibility:visible;mso-wrap-style:square;v-text-anchor:middle" coordsize="6085794,603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" path="m401894,r832790,l1155403,154794c904702,675083,764209,1258471,764209,1874672v,2190939,1776107,3967046,3967046,3967046c5142056,5841718,5538273,5779277,5910933,5663368r174861,-59167l6065706,5614490v-554943,267399,-1177188,417249,-1834432,417249c1894406,6031739,,4137333,,1800465,,1216248,118401,659685,332515,153462l401894,xe" fillcolor="#48cae4" strokecolor="#48cae4" strokeweight="1pt">
                    <v:stroke joinstyle="miter"/>
                    <v:shadow on="t" color="black" opacity="12451f" origin="-.5,-.5" offset="-5.98683mm,5.98683mm"/>
                    <v:path arrowok="t" o:connecttype="custom" o:connectlocs="287528,0;883332,0;826612,110723;546739,1340938;3384890,4178534;4228869,4050962;4353970,4008640;4339598,4016000;3027188,4314455;0,1287858;237892,109770" o:connectangles="0,0,0,0,0,0,0,0,0,0,0"/>
                  </v:shape>
                </v:group>
                <v:shape id="رسم 409459996" o:spid="_x0000_s1035" type="#_x0000_t75" alt="مجموعة من النساء" style="position:absolute;left:22606;top:4000;width:7620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">
                  <v:imagedata r:id="rId17" o:title="مجموعة من النساء"/>
                </v:shape>
                <v:shape id="رسم 19" o:spid="_x0000_s1036" type="#_x0000_t75" alt="مجموعة من الأشخاص" style="position:absolute;left:35877;top:8382;width:7620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">
                  <v:imagedata r:id="rId18" o:title="مجموعة من الأشخاص"/>
                </v:shape>
                <v:shape id="رسم 21" o:spid="_x0000_s1037" type="#_x0000_t75" alt="عائلة بولد" style="position:absolute;left:59690;top:91567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">
                  <v:imagedata r:id="rId19" o:title="عائلة بولد"/>
                </v:shape>
              </v:group>
            </w:pict>
          </mc:Fallback>
        </mc:AlternateContent>
      </w:r>
    </w:p>
    <w:p w:rsidR="00404549" w:rsidRDefault="00404549"/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:rsidR="00F53D08" w:rsidRPr="00F53D08" w:rsidRDefault="00F53D08" w:rsidP="00F53D08">
      <w:pPr>
        <w:rPr>
          <w:rtl/>
        </w:rPr>
      </w:pPr>
    </w:p>
    <w:p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default" r:id="rId20"/>
          <w:footerReference w:type="default" r:id="rId21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437BBDD1" wp14:editId="7D2DE4B9">
                <wp:extent cx="3432864" cy="816291"/>
                <wp:effectExtent l="76200" t="38100" r="53340" b="41275"/>
                <wp:docPr id="768441" name="Group 768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44" name="Rectangle 768444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الأولى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45" name="Picture 768445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46" name="Picture 768446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37BBDD1" id="Group 768441" o:spid="_x0000_s1038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">
                <v:rect id="Rectangle 768444" o:spid="_x0000_s1039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" filled="f" stroked="f" strokeweight="1pt">
                  <v:textbox>
                    <w:txbxContent>
                      <w:p w14:paraId="41AA9764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الأولى </w:t>
                        </w:r>
                      </w:p>
                    </w:txbxContent>
                  </v:textbox>
                </v:rect>
                <v:shape id="Picture 768445" o:spid="_x0000_s1040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">
                  <v:imagedata r:id="rId23" o:title=""/>
                </v:shape>
                <v:shape id="Picture 768446" o:spid="_x0000_s1041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">
                  <v:imagedata r:id="rId23" o:title=""/>
                </v:shape>
                <w10:anchorlock/>
              </v:group>
            </w:pict>
          </mc:Fallback>
        </mc:AlternateContent>
      </w: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64AC7954" wp14:editId="47B7698D">
                <wp:extent cx="5945506" cy="505014"/>
                <wp:effectExtent l="0" t="0" r="0" b="28575"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34" name="Group 3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35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6" name="Oval 61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38" name="Rectangle 38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40" name="Freeform: Shape 40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41" name="Rectangle: Rounded Corners 41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" name="Rectangle: Rounded Corners 42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Rectangle: Rounded Corners 43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" name="Rectangle: Rounded Corners 44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Rectangle: Rounded Corners 4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7" name="Rectangle: Rounded Corners 4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8" name="Rectangle: Rounded Corners 4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" name="Rectangle: Rounded Corners 49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0" name="Rectangle: Rounded Corners 50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1" name="Rectangle: Rounded Corners 51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4AC7954" id="Group 32" o:spid="_x0000_s1042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">
                <v:group id="Group 33" o:spid="_x0000_s1043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group id="Group 34" o:spid="_x0000_s1044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roundrect id="Rectangle: Rounded Corners 55" o:spid="_x0000_s1045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" fillcolor="#00b0f0" stroked="f" strokeweight="1pt">
                      <v:stroke joinstyle="miter"/>
                      <v:textbox>
                        <w:txbxContent>
                          <w:p w14:paraId="3F4E5112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3A88EB4B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46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38" o:spid="_x0000_s1047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" fillcolor="#00b0f0" stroked="f" strokeweight="1pt"/>
                </v:group>
                <v:group id="Group 227" o:spid="_x0000_s1048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: Shape 40" o:spid="_x0000_s1049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41" o:spid="_x0000_s1050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okYwQAAANsAAAAPAAAAZHJzL2Rvd25yZXYueG1sRI/RisIw&#10;FETfhf2HcIV9s6llE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N/2iRj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2" o:spid="_x0000_s1051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3" o:spid="_x0000_s1052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4" o:spid="_x0000_s1053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46" o:spid="_x0000_s1054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7" o:spid="_x0000_s1055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48" o:spid="_x0000_s1056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49" o:spid="_x0000_s1057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50" o:spid="_x0000_s1058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" fillcolor="white [3212]" stroked="f" strokeweight="1pt">
                    <v:stroke joinstyle="miter"/>
                  </v:roundrect>
                  <v:roundrect id="Rectangle: Rounded Corners 51" o:spid="_x0000_s1059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Default="00EE298E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4" w:history="1">
        <w:r w:rsidR="004A4E64" w:rsidRPr="00EE298E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هي الأمور التي يجب مراعاتها في تحليل خصائص الجمهور المستهدف ضمن الفعاليات أو الأحداث</w:t>
        </w:r>
        <w:r w:rsidR="0048371F" w:rsidRPr="00EE298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2591E7D" wp14:editId="45B06E92">
                <wp:extent cx="6772275" cy="6299200"/>
                <wp:effectExtent l="0" t="0" r="28575" b="25400"/>
                <wp:docPr id="1815" name="Rectangle: Rounded Corners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299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2591E7D" id="Rectangle: Rounded Corners 1815" o:spid="_x0000_s1060" style="width:533.25pt;height:4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" fillcolor="#fff2cc [663]" strokecolor="#ffc000" strokeweight="1pt">
                <v:stroke joinstyle="miter"/>
                <v:textbox inset="0,3mm,0">
                  <w:txbxContent>
                    <w:p w14:paraId="6426339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95FC6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FFC48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22ED6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FA15A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1E93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19B06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A9287A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6B497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EE49B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8F22D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385A6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F152D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042D7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5117F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10D0C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26DD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E18DEF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2D7D9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390DD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D492C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0E989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0054E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C54A4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BE65A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4F4AF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FB59D1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0AA3D9BC" wp14:editId="4AE4C7A7">
                <wp:extent cx="3432864" cy="816291"/>
                <wp:effectExtent l="76200" t="38100" r="53340" b="41275"/>
                <wp:docPr id="768434" name="Group 768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768435" name="Rectangle 768435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579D6" w:rsidRPr="00415CB0" w:rsidRDefault="009579D6" w:rsidP="009579D6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اليوم التدريبي الأول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8436" name="Picture 768436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8437" name="Picture 768437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AA3D9BC" id="Group 768434" o:spid="_x0000_s1061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">
                <v:rect id="Rectangle 768435" o:spid="_x0000_s1062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" filled="f" stroked="f" strokeweight="1pt">
                  <v:textbox>
                    <w:txbxContent>
                      <w:p w14:paraId="6E5508FC" w14:textId="77777777" w:rsidR="009579D6" w:rsidRPr="00415CB0" w:rsidRDefault="009579D6" w:rsidP="009579D6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اليوم التدريبي الأول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768436" o:spid="_x0000_s1063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">
                  <v:imagedata r:id="rId23" o:title=""/>
                </v:shape>
                <v:shape id="Picture 768437" o:spid="_x0000_s1064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">
                  <v:imagedata r:id="rId23" o:title=""/>
                </v:shape>
                <w10:anchorlock/>
              </v:group>
            </w:pict>
          </mc:Fallback>
        </mc:AlternateContent>
      </w:r>
    </w:p>
    <w:p w:rsidR="009579D6" w:rsidRDefault="009579D6" w:rsidP="009579D6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45CC4103" wp14:editId="47E6E6C8">
                <wp:extent cx="5945506" cy="505014"/>
                <wp:effectExtent l="0" t="0" r="0" b="28575"/>
                <wp:docPr id="768438" name="Group 768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506" cy="505014"/>
                          <a:chOff x="0" y="0"/>
                          <a:chExt cx="6088381" cy="505014"/>
                        </a:xfrm>
                      </wpg:grpSpPr>
                      <wpg:grpSp>
                        <wpg:cNvPr id="768439" name="Group 76843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40" name="Group 768440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42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43" name="Oval 61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47" name="Rectangle 768447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193" name="Freeform: Shape 19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94" name="Rectangle: Rounded Corners 19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5" name="Rectangle: Rounded Corners 19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6" name="Rectangle: Rounded Corners 19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" name="Rectangle: Rounded Corners 19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8" name="Rectangle: Rounded Corners 19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9" name="Rectangle: Rounded Corners 19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0" name="Rectangle: Rounded Corners 20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1" name="Rectangle: Rounded Corners 20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2" name="Rectangle: Rounded Corners 20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3" name="Rectangle: Rounded Corners 20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CC4103" id="Group 768438" o:spid="_x0000_s1065" style="width:468.15pt;height:39.75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">
                <v:group id="Group 768439" o:spid="_x0000_s1066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">
                  <v:group id="Group 768440" o:spid="_x0000_s1067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">
                    <v:roundrect id="Rectangle: Rounded Corners 55" o:spid="_x0000_s1068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" fillcolor="#00b0f0" stroked="f" strokeweight="1pt">
                      <v:stroke joinstyle="miter"/>
                      <v:textbox>
                        <w:txbxContent>
                          <w:p w14:paraId="61F8FBF2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27E65BF7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69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47" o:spid="_x0000_s1070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" fillcolor="#00b0f0" stroked="f" strokeweight="1pt"/>
                </v:group>
                <v:group id="Group 227" o:spid="_x0000_s1071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Freeform: Shape 193" o:spid="_x0000_s1072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194" o:spid="_x0000_s1073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OlJwAAAANwAAAAPAAAAZHJzL2Rvd25yZXYueG1sRE/NisIw&#10;EL4LvkMYwZumW0T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f1jpSc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5" o:spid="_x0000_s1074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6" o:spid="_x0000_s1075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197" o:spid="_x0000_s1076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198" o:spid="_x0000_s1077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199" o:spid="_x0000_s1078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" fillcolor="white [3212]" stroked="f" strokeweight="1pt">
                    <v:stroke joinstyle="miter"/>
                  </v:roundrect>
                  <v:roundrect id="Rectangle: Rounded Corners 200" o:spid="_x0000_s1079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1" o:spid="_x0000_s1080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2" o:spid="_x0000_s1081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iBdwg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WUKnmfSEZDrBwAAAP//AwBQSwECLQAUAAYACAAAACEA2+H2y+4AAACFAQAAEwAAAAAAAAAAAAAA&#10;AAAAAAAAW0NvbnRlbnRfVHlwZXNdLnhtbFBLAQItABQABgAIAAAAIQBa9CxbvwAAABUBAAALAAAA&#10;AAAAAAAAAAAAAB8BAABfcmVscy8ucmVsc1BLAQItABQABgAIAAAAIQCs0iB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03" o:spid="_x0000_s1082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7846DC" w:rsidRPr="0048371F" w:rsidRDefault="00EE298E" w:rsidP="004A4E64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5" w:history="1">
        <w:r w:rsidR="004A4E64" w:rsidRPr="00EE298E">
          <w:rPr>
            <w:rStyle w:val="Hyperlink"/>
            <w:rFonts w:ascii="Adobe Arabic" w:hAnsi="Adobe Arabic" w:cs="Adobe Arabic"/>
            <w:sz w:val="40"/>
            <w:szCs w:val="44"/>
            <w:rtl/>
          </w:rPr>
          <w:t>اذكر بعض الأساليب التي يمكن استخدامها للسيطرة على الموقف وتهدئة التوترات ضمن الفعاليات أو الأحداث</w:t>
        </w:r>
        <w:r w:rsidR="004A4E64" w:rsidRPr="00EE298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48371F" w:rsidRDefault="0048371F" w:rsidP="0048371F">
      <w:pPr>
        <w:spacing w:line="276" w:lineRule="auto"/>
        <w:ind w:left="-755"/>
        <w:jc w:val="center"/>
        <w:rPr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0306692" wp14:editId="3AA74843">
                <wp:extent cx="6731000" cy="6350000"/>
                <wp:effectExtent l="0" t="0" r="12700" b="12700"/>
                <wp:docPr id="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0" cy="6350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0306692" id="Rectangle: Rounded Corners 3" o:spid="_x0000_s1083" style="width:530pt;height:50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" fillcolor="#fff2cc [663]" strokecolor="#ffc000" strokeweight="1pt">
                <v:stroke joinstyle="miter"/>
                <v:textbox inset="0,3mm,0">
                  <w:txbxContent>
                    <w:p w14:paraId="2B26453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3A1C8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65672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33CDD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6C763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FEFB6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FFD22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2EB27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810F7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93C183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179956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6461D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0A200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7BFC8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94435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E7B76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737B4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4D279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F57D3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D07B6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1AAD2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728F3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EDBC4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5BB9C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F372B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84CBB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891C21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846DC" w:rsidRDefault="007846DC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111694BD" wp14:editId="2A54C4E4">
                <wp:extent cx="3432864" cy="816291"/>
                <wp:effectExtent l="76200" t="38100" r="53340" b="41275"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الأولى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1694BD" id="Group 28" o:spid="_x0000_s1084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">
                <v:rect id="Rectangle 29" o:spid="_x0000_s1085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ndI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0DX6/pB8gVz8AAAD//wMAUEsBAi0AFAAGAAgAAAAhANvh9svuAAAAhQEAABMAAAAAAAAAAAAA&#10;AAAAAAAAAFtDb250ZW50X1R5cGVzXS54bWxQSwECLQAUAAYACAAAACEAWvQsW78AAAAVAQAACwAA&#10;AAAAAAAAAAAAAAAfAQAAX3JlbHMvLnJlbHNQSwECLQAUAAYACAAAACEAQ4J3SMMAAADbAAAADwAA&#10;AAAAAAAAAAAAAAAHAgAAZHJzL2Rvd25yZXYueG1sUEsFBgAAAAADAAMAtwAAAPcCAAAAAA==&#10;" filled="f" stroked="f" strokeweight="1pt">
                  <v:textbox>
                    <w:txbxContent>
                      <w:p w14:paraId="0435676B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الأولى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0" o:spid="_x0000_s1086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">
                  <v:imagedata r:id="rId23" o:title=""/>
                </v:shape>
                <v:shape id="Picture 31" o:spid="_x0000_s1087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">
                  <v:imagedata r:id="rId23" o:title=""/>
                </v:shape>
                <w10:anchorlock/>
              </v:group>
            </w:pict>
          </mc:Fallback>
        </mc:AlternateContent>
      </w:r>
    </w:p>
    <w:p w:rsidR="009579D6" w:rsidRDefault="009579D6" w:rsidP="00415CB0">
      <w:pPr>
        <w:spacing w:line="276" w:lineRule="auto"/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11123B71" wp14:editId="037F2503">
                <wp:extent cx="5731510" cy="486655"/>
                <wp:effectExtent l="0" t="0" r="2540" b="27940"/>
                <wp:docPr id="768406" name="Group 768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655"/>
                          <a:chOff x="0" y="0"/>
                          <a:chExt cx="6088381" cy="505014"/>
                        </a:xfrm>
                      </wpg:grpSpPr>
                      <wpg:grpSp>
                        <wpg:cNvPr id="768409" name="Group 768409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768414" name="Group 768414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768419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768420" name="Oval 61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768421" name="Rectangle 768421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8422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768423" name="Freeform: Shape 768423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768424" name="Rectangle: Rounded Corners 768424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5" name="Rectangle: Rounded Corners 768425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6" name="Rectangle: Rounded Corners 768426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7" name="Rectangle: Rounded Corners 768427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8" name="Rectangle: Rounded Corners 768428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29" name="Rectangle: Rounded Corners 768429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0" name="Rectangle: Rounded Corners 768430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1" name="Rectangle: Rounded Corners 768431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2" name="Rectangle: Rounded Corners 768432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433" name="Rectangle: Rounded Corners 768433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123B71" id="Group 768406" o:spid="_x0000_s1088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">
                <v:group id="Group 768409" o:spid="_x0000_s1089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">
                  <v:group id="Group 768414" o:spid="_x0000_s1090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">
                    <v:roundrect id="Rectangle: Rounded Corners 55" o:spid="_x0000_s1091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" fillcolor="#00b0f0" stroked="f" strokeweight="1pt">
                      <v:stroke joinstyle="miter"/>
                      <v:textbox>
                        <w:txbxContent>
                          <w:p w14:paraId="4C9F10AD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0D4F98CA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092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768421" o:spid="_x0000_s1093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" fillcolor="#00b0f0" stroked="f" strokeweight="1pt"/>
                </v:group>
                <v:group id="Group 227" o:spid="_x0000_s1094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">
                  <v:shape id="Freeform: Shape 768423" o:spid="_x0000_s1095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768424" o:spid="_x0000_s1096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5" o:spid="_x0000_s1097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6" o:spid="_x0000_s1098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27" o:spid="_x0000_s1099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" fillcolor="white [3212]" stroked="f" strokeweight="1pt">
                    <v:stroke joinstyle="miter"/>
                  </v:roundrect>
                  <v:roundrect id="Rectangle: Rounded Corners 768428" o:spid="_x0000_s1100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768429" o:spid="_x0000_s1101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0" o:spid="_x0000_s1102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" fillcolor="white [3212]" stroked="f" strokeweight="1pt">
                    <v:stroke joinstyle="miter"/>
                  </v:roundrect>
                  <v:roundrect id="Rectangle: Rounded Corners 768431" o:spid="_x0000_s1103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2" o:spid="_x0000_s1104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" fillcolor="white [3212]" stroked="f" strokeweight="1pt">
                    <v:stroke joinstyle="miter"/>
                  </v:roundrect>
                  <v:roundrect id="Rectangle: Rounded Corners 768433" o:spid="_x0000_s1105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Pr="0048371F" w:rsidRDefault="00EE298E" w:rsidP="004A4E64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6" w:history="1">
        <w:r w:rsidR="004A4E64" w:rsidRPr="00EE298E">
          <w:rPr>
            <w:rStyle w:val="Hyperlink"/>
            <w:rFonts w:ascii="Adobe Arabic" w:hAnsi="Adobe Arabic" w:cs="Adobe Arabic"/>
            <w:sz w:val="40"/>
            <w:szCs w:val="44"/>
            <w:rtl/>
          </w:rPr>
          <w:t>حدد المعوقات يمكن أن تواجه فرق الأمن والسلامة أثناء إدارة الحشود</w:t>
        </w:r>
        <w:r w:rsidR="0048371F" w:rsidRPr="00EE298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7846DC" w:rsidRDefault="0048371F" w:rsidP="0048371F">
      <w:pPr>
        <w:spacing w:line="276" w:lineRule="auto"/>
        <w:ind w:left="-897"/>
        <w:jc w:val="center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3FBB9817" wp14:editId="1AC68672">
                <wp:extent cx="6762750" cy="6943725"/>
                <wp:effectExtent l="0" t="0" r="19050" b="28575"/>
                <wp:docPr id="4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0" cy="694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FBB9817" id="Rectangle: Rounded Corners 4" o:spid="_x0000_s1106" style="width:532.5pt;height:5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" fillcolor="#fff2cc [663]" strokecolor="#ffc000" strokeweight="1pt">
                <v:stroke joinstyle="miter"/>
                <v:textbox inset="0,3mm,0">
                  <w:txbxContent>
                    <w:p w14:paraId="789561F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DD72B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86B2B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83075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BCC3E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B4836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22FF3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A6665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B093E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28157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CD11F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37C59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A411F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52F27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2CE47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44D71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FD240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5B750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A4B97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6C389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C3C65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9C7DD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93E46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AE8B6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26C08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B54AF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09E7F5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846DC" w:rsidRDefault="007846DC" w:rsidP="00EE298E">
      <w:pPr>
        <w:spacing w:line="240" w:lineRule="auto"/>
        <w:jc w:val="center"/>
        <w:rPr>
          <w:sz w:val="40"/>
          <w:szCs w:val="44"/>
          <w:rtl/>
          <w:lang w:bidi="ar-SY"/>
        </w:rPr>
      </w:pPr>
      <w:r>
        <w:rPr>
          <w:rFonts w:ascii="Adobe Arabic" w:hAnsi="Adobe Arabic" w:cs="Adobe Arabic"/>
          <w:b/>
          <w:bCs/>
          <w:noProof/>
          <w:color w:val="002060"/>
          <w:sz w:val="54"/>
          <w:szCs w:val="54"/>
        </w:rPr>
        <w:lastRenderedPageBreak/>
        <mc:AlternateContent>
          <mc:Choice Requires="wpg">
            <w:drawing>
              <wp:inline distT="0" distB="0" distL="0" distR="0" wp14:anchorId="4D207FF5" wp14:editId="72D9AAD9">
                <wp:extent cx="3432864" cy="816291"/>
                <wp:effectExtent l="76200" t="38100" r="53340" b="41275"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864" cy="816291"/>
                          <a:chOff x="1809974" y="-895921"/>
                          <a:chExt cx="3432983" cy="824318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2325455" y="-895921"/>
                            <a:ext cx="2426601" cy="800101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846DC" w:rsidRPr="00415CB0" w:rsidRDefault="007846DC" w:rsidP="007846DC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اليوم التدريبي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</w:t>
                              </w:r>
                              <w:r w:rsidRPr="00415CB0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br/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الجلسة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الثانية</w:t>
                              </w:r>
                              <w:r w:rsidRPr="00415CB0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002060"/>
                                  <w:sz w:val="44"/>
                                  <w:szCs w:val="44"/>
                                  <w:rtl/>
                                  <w:lang w:bidi="ar-EG"/>
                                  <w14:textOutline w14:w="6731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36553">
                            <a:off x="4677524" y="-892881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963447" flipH="1">
                            <a:off x="1809974" y="-892894"/>
                            <a:ext cx="565433" cy="82127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D207FF5" id="Group 57" o:spid="_x0000_s1107" style="width:270.3pt;height:64.25pt;mso-position-horizontal-relative:char;mso-position-vertical-relative:line" coordorigin="18099,-8959" coordsize="34329,8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">
                <v:rect id="Rectangle 58" o:spid="_x0000_s1108" style="position:absolute;left:23254;top:-8959;width:24266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KGuvwAAANsAAAAPAAAAZHJzL2Rvd25yZXYueG1sRE/Pa8Iw&#10;FL4P/B/CE7zNdANF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B0yKGuvwAAANsAAAAPAAAAAAAA&#10;AAAAAAAAAAcCAABkcnMvZG93bnJldi54bWxQSwUGAAAAAAMAAwC3AAAA8wIAAAAA&#10;" filled="f" stroked="f" strokeweight="1pt">
                  <v:textbox>
                    <w:txbxContent>
                      <w:p w14:paraId="2419B393" w14:textId="77777777" w:rsidR="007846DC" w:rsidRPr="00415CB0" w:rsidRDefault="007846DC" w:rsidP="007846DC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اليوم التدريبي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</w:t>
                        </w:r>
                        <w:r w:rsidRPr="00415CB0">
                          <w:rPr>
                            <w:rFonts w:ascii="Adobe Arabic" w:hAnsi="Adobe Arabic" w:cs="Adobe Arabic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br/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الجلسة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الثانية</w:t>
                        </w:r>
                        <w:r w:rsidRPr="00415CB0">
                          <w:rPr>
                            <w:rFonts w:ascii="Adobe Arabic" w:hAnsi="Adobe Arabic" w:cs="Adobe Arabic" w:hint="cs"/>
                            <w:b/>
                            <w:bCs/>
                            <w:color w:val="002060"/>
                            <w:sz w:val="44"/>
                            <w:szCs w:val="44"/>
                            <w:rtl/>
                            <w:lang w:bidi="ar-EG"/>
                            <w14:textOutline w14:w="6731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9" o:spid="_x0000_s1109" type="#_x0000_t75" style="position:absolute;left:46775;top:-8928;width:5654;height:8212;rotation:695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">
                  <v:imagedata r:id="rId23" o:title=""/>
                </v:shape>
                <v:shape id="Picture 60" o:spid="_x0000_s1110" type="#_x0000_t75" style="position:absolute;left:18099;top:-8928;width:5655;height:8212;rotation:695286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">
                  <v:imagedata r:id="rId23" o:title=""/>
                </v:shape>
                <w10:anchorlock/>
              </v:group>
            </w:pict>
          </mc:Fallback>
        </mc:AlternateContent>
      </w:r>
    </w:p>
    <w:p w:rsidR="009579D6" w:rsidRDefault="009579D6" w:rsidP="007846DC">
      <w:pPr>
        <w:jc w:val="center"/>
        <w:rPr>
          <w:sz w:val="40"/>
          <w:szCs w:val="44"/>
          <w:rtl/>
          <w:lang w:bidi="ar-SY"/>
        </w:rPr>
      </w:pPr>
      <w:r>
        <w:rPr>
          <w:noProof/>
          <w:rtl/>
        </w:rPr>
        <mc:AlternateContent>
          <mc:Choice Requires="wpg">
            <w:drawing>
              <wp:inline distT="0" distB="0" distL="0" distR="0" wp14:anchorId="237C46A9" wp14:editId="71AF96BC">
                <wp:extent cx="5731510" cy="486410"/>
                <wp:effectExtent l="0" t="0" r="2540" b="27940"/>
                <wp:docPr id="204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510" cy="486410"/>
                          <a:chOff x="0" y="0"/>
                          <a:chExt cx="6088381" cy="505014"/>
                        </a:xfrm>
                      </wpg:grpSpPr>
                      <wpg:grpSp>
                        <wpg:cNvPr id="205" name="Group 205"/>
                        <wpg:cNvGrpSpPr/>
                        <wpg:grpSpPr>
                          <a:xfrm>
                            <a:off x="0" y="0"/>
                            <a:ext cx="6088381" cy="505014"/>
                            <a:chOff x="0" y="15912"/>
                            <a:chExt cx="6089113" cy="505882"/>
                          </a:xfrm>
                        </wpg:grpSpPr>
                        <wpg:grpSp>
                          <wpg:cNvPr id="206" name="Group 206"/>
                          <wpg:cNvGrpSpPr/>
                          <wpg:grpSpPr>
                            <a:xfrm>
                              <a:off x="4532132" y="15912"/>
                              <a:ext cx="1556981" cy="505840"/>
                              <a:chOff x="3759879" y="22367"/>
                              <a:chExt cx="2271470" cy="711023"/>
                            </a:xfrm>
                          </wpg:grpSpPr>
                          <wps:wsp>
                            <wps:cNvPr id="207" name="Rectangle: Rounded Corners 55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3759879" y="22367"/>
                                <a:ext cx="2271470" cy="71102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579D6" w:rsidRPr="00D60FDE" w:rsidRDefault="009579D6" w:rsidP="009579D6">
                                  <w:pPr>
                                    <w:jc w:val="both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</w:pPr>
                                  <w:r w:rsidRPr="00D60FDE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ar-SY"/>
                                    </w:rPr>
                                    <w:t>تمرين:</w:t>
                                  </w:r>
                                </w:p>
                                <w:p w:rsidR="009579D6" w:rsidRPr="00D60FDE" w:rsidRDefault="009579D6" w:rsidP="009579D6">
                                  <w:pPr>
                                    <w:jc w:val="left"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32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08" name="Oval 61">
                              <a:extLst>
                                <a:ext uri="{C183D7F6-B498-43B3-948B-1728B52AA6E4}">
      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343834" y="73441"/>
                                <a:ext cx="571500" cy="571497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noFill/>
                              </a:ln>
                              <a:effectLst>
                                <a:outerShdw blurRad="50800" dist="38100" dir="5400000" algn="t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09" name="Rectangle 209"/>
                          <wps:cNvSpPr/>
                          <wps:spPr>
                            <a:xfrm>
                              <a:off x="0" y="492994"/>
                              <a:ext cx="5014257" cy="28800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0" name="Group 227"/>
                        <wpg:cNvGrpSpPr/>
                        <wpg:grpSpPr>
                          <a:xfrm>
                            <a:off x="5677231" y="160517"/>
                            <a:ext cx="246491" cy="197662"/>
                            <a:chOff x="1520617" y="3443952"/>
                            <a:chExt cx="1026720" cy="823076"/>
                          </a:xfrm>
                          <a:solidFill>
                            <a:srgbClr val="FFC000"/>
                          </a:solidFill>
                        </wpg:grpSpPr>
                        <wps:wsp>
                          <wps:cNvPr id="211" name="Freeform: Shape 211"/>
                          <wps:cNvSpPr/>
                          <wps:spPr>
                            <a:xfrm>
                              <a:off x="1520617" y="3443952"/>
                              <a:ext cx="1026720" cy="823076"/>
                            </a:xfrm>
                            <a:custGeom>
                              <a:avLst/>
                              <a:gdLst>
                                <a:gd name="connsiteX0" fmla="*/ 105056 w 896698"/>
                                <a:gd name="connsiteY0" fmla="*/ 34949 h 718843"/>
                                <a:gd name="connsiteX1" fmla="*/ 33500 w 896698"/>
                                <a:gd name="connsiteY1" fmla="*/ 106504 h 718843"/>
                                <a:gd name="connsiteX2" fmla="*/ 33500 w 896698"/>
                                <a:gd name="connsiteY2" fmla="*/ 418778 h 718843"/>
                                <a:gd name="connsiteX3" fmla="*/ 105056 w 896698"/>
                                <a:gd name="connsiteY3" fmla="*/ 490333 h 718843"/>
                                <a:gd name="connsiteX4" fmla="*/ 554650 w 896698"/>
                                <a:gd name="connsiteY4" fmla="*/ 490333 h 718843"/>
                                <a:gd name="connsiteX5" fmla="*/ 553320 w 896698"/>
                                <a:gd name="connsiteY5" fmla="*/ 489003 h 718843"/>
                                <a:gd name="connsiteX6" fmla="*/ 612234 w 896698"/>
                                <a:gd name="connsiteY6" fmla="*/ 489003 h 718843"/>
                                <a:gd name="connsiteX7" fmla="*/ 647330 w 896698"/>
                                <a:gd name="connsiteY7" fmla="*/ 524915 h 718843"/>
                                <a:gd name="connsiteX8" fmla="*/ 646692 w 896698"/>
                                <a:gd name="connsiteY8" fmla="*/ 524915 h 718843"/>
                                <a:gd name="connsiteX9" fmla="*/ 674728 w 896698"/>
                                <a:gd name="connsiteY9" fmla="*/ 552950 h 718843"/>
                                <a:gd name="connsiteX10" fmla="*/ 689020 w 896698"/>
                                <a:gd name="connsiteY10" fmla="*/ 567575 h 718843"/>
                                <a:gd name="connsiteX11" fmla="*/ 689188 w 896698"/>
                                <a:gd name="connsiteY11" fmla="*/ 567411 h 718843"/>
                                <a:gd name="connsiteX12" fmla="*/ 744638 w 896698"/>
                                <a:gd name="connsiteY12" fmla="*/ 622860 h 718843"/>
                                <a:gd name="connsiteX13" fmla="*/ 744638 w 896698"/>
                                <a:gd name="connsiteY13" fmla="*/ 538005 h 718843"/>
                                <a:gd name="connsiteX14" fmla="*/ 744659 w 896698"/>
                                <a:gd name="connsiteY14" fmla="*/ 538005 h 718843"/>
                                <a:gd name="connsiteX15" fmla="*/ 744659 w 896698"/>
                                <a:gd name="connsiteY15" fmla="*/ 489003 h 718843"/>
                                <a:gd name="connsiteX16" fmla="*/ 783162 w 896698"/>
                                <a:gd name="connsiteY16" fmla="*/ 489003 h 718843"/>
                                <a:gd name="connsiteX17" fmla="*/ 783162 w 896698"/>
                                <a:gd name="connsiteY17" fmla="*/ 490333 h 718843"/>
                                <a:gd name="connsiteX18" fmla="*/ 791645 w 896698"/>
                                <a:gd name="connsiteY18" fmla="*/ 490333 h 718843"/>
                                <a:gd name="connsiteX19" fmla="*/ 863199 w 896698"/>
                                <a:gd name="connsiteY19" fmla="*/ 418778 h 718843"/>
                                <a:gd name="connsiteX20" fmla="*/ 863199 w 896698"/>
                                <a:gd name="connsiteY20" fmla="*/ 106504 h 718843"/>
                                <a:gd name="connsiteX21" fmla="*/ 791645 w 896698"/>
                                <a:gd name="connsiteY21" fmla="*/ 34949 h 718843"/>
                                <a:gd name="connsiteX22" fmla="*/ 87550 w 896698"/>
                                <a:gd name="connsiteY22" fmla="*/ 0 h 718843"/>
                                <a:gd name="connsiteX23" fmla="*/ 809149 w 896698"/>
                                <a:gd name="connsiteY23" fmla="*/ 0 h 718843"/>
                                <a:gd name="connsiteX24" fmla="*/ 896698 w 896698"/>
                                <a:gd name="connsiteY24" fmla="*/ 87549 h 718843"/>
                                <a:gd name="connsiteX25" fmla="*/ 896698 w 896698"/>
                                <a:gd name="connsiteY25" fmla="*/ 437733 h 718843"/>
                                <a:gd name="connsiteX26" fmla="*/ 809149 w 896698"/>
                                <a:gd name="connsiteY26" fmla="*/ 525281 h 718843"/>
                                <a:gd name="connsiteX27" fmla="*/ 783162 w 896698"/>
                                <a:gd name="connsiteY27" fmla="*/ 525281 h 718843"/>
                                <a:gd name="connsiteX28" fmla="*/ 783162 w 896698"/>
                                <a:gd name="connsiteY28" fmla="*/ 718843 h 718843"/>
                                <a:gd name="connsiteX29" fmla="*/ 589599 w 896698"/>
                                <a:gd name="connsiteY29" fmla="*/ 525281 h 718843"/>
                                <a:gd name="connsiteX30" fmla="*/ 87550 w 896698"/>
                                <a:gd name="connsiteY30" fmla="*/ 525281 h 718843"/>
                                <a:gd name="connsiteX31" fmla="*/ 0 w 896698"/>
                                <a:gd name="connsiteY31" fmla="*/ 437733 h 718843"/>
                                <a:gd name="connsiteX32" fmla="*/ 0 w 896698"/>
                                <a:gd name="connsiteY32" fmla="*/ 87549 h 718843"/>
                                <a:gd name="connsiteX33" fmla="*/ 87550 w 896698"/>
                                <a:gd name="connsiteY33" fmla="*/ 0 h 7188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</a:cxnLst>
                              <a:rect l="l" t="t" r="r" b="b"/>
                              <a:pathLst>
                                <a:path w="896698" h="718843">
                                  <a:moveTo>
                                    <a:pt x="105056" y="34949"/>
                                  </a:moveTo>
                                  <a:cubicBezTo>
                                    <a:pt x="65536" y="34949"/>
                                    <a:pt x="33500" y="66985"/>
                                    <a:pt x="33500" y="106504"/>
                                  </a:cubicBezTo>
                                  <a:lnTo>
                                    <a:pt x="33500" y="418778"/>
                                  </a:lnTo>
                                  <a:cubicBezTo>
                                    <a:pt x="33500" y="458296"/>
                                    <a:pt x="65536" y="490333"/>
                                    <a:pt x="105056" y="490333"/>
                                  </a:cubicBezTo>
                                  <a:lnTo>
                                    <a:pt x="554650" y="490333"/>
                                  </a:lnTo>
                                  <a:lnTo>
                                    <a:pt x="553320" y="489003"/>
                                  </a:lnTo>
                                  <a:lnTo>
                                    <a:pt x="612234" y="489003"/>
                                  </a:lnTo>
                                  <a:lnTo>
                                    <a:pt x="647330" y="524915"/>
                                  </a:lnTo>
                                  <a:lnTo>
                                    <a:pt x="646692" y="524915"/>
                                  </a:lnTo>
                                  <a:lnTo>
                                    <a:pt x="674728" y="552950"/>
                                  </a:lnTo>
                                  <a:lnTo>
                                    <a:pt x="689020" y="567575"/>
                                  </a:lnTo>
                                  <a:lnTo>
                                    <a:pt x="689188" y="567411"/>
                                  </a:lnTo>
                                  <a:lnTo>
                                    <a:pt x="744638" y="622860"/>
                                  </a:lnTo>
                                  <a:lnTo>
                                    <a:pt x="744638" y="538005"/>
                                  </a:lnTo>
                                  <a:lnTo>
                                    <a:pt x="744659" y="538005"/>
                                  </a:lnTo>
                                  <a:lnTo>
                                    <a:pt x="744659" y="489003"/>
                                  </a:lnTo>
                                  <a:lnTo>
                                    <a:pt x="783162" y="489003"/>
                                  </a:lnTo>
                                  <a:lnTo>
                                    <a:pt x="783162" y="490333"/>
                                  </a:lnTo>
                                  <a:lnTo>
                                    <a:pt x="791645" y="490333"/>
                                  </a:lnTo>
                                  <a:cubicBezTo>
                                    <a:pt x="831163" y="490333"/>
                                    <a:pt x="863199" y="458296"/>
                                    <a:pt x="863199" y="418778"/>
                                  </a:cubicBezTo>
                                  <a:lnTo>
                                    <a:pt x="863199" y="106504"/>
                                  </a:lnTo>
                                  <a:cubicBezTo>
                                    <a:pt x="863199" y="66985"/>
                                    <a:pt x="831163" y="34949"/>
                                    <a:pt x="791645" y="34949"/>
                                  </a:cubicBezTo>
                                  <a:close/>
                                  <a:moveTo>
                                    <a:pt x="87550" y="0"/>
                                  </a:moveTo>
                                  <a:lnTo>
                                    <a:pt x="809149" y="0"/>
                                  </a:lnTo>
                                  <a:cubicBezTo>
                                    <a:pt x="857502" y="0"/>
                                    <a:pt x="896698" y="39197"/>
                                    <a:pt x="896698" y="87549"/>
                                  </a:cubicBezTo>
                                  <a:lnTo>
                                    <a:pt x="896698" y="437733"/>
                                  </a:lnTo>
                                  <a:cubicBezTo>
                                    <a:pt x="896698" y="486085"/>
                                    <a:pt x="857502" y="525281"/>
                                    <a:pt x="809149" y="525281"/>
                                  </a:cubicBezTo>
                                  <a:lnTo>
                                    <a:pt x="783162" y="525281"/>
                                  </a:lnTo>
                                  <a:lnTo>
                                    <a:pt x="783162" y="718843"/>
                                  </a:lnTo>
                                  <a:lnTo>
                                    <a:pt x="589599" y="525281"/>
                                  </a:lnTo>
                                  <a:lnTo>
                                    <a:pt x="87550" y="525281"/>
                                  </a:lnTo>
                                  <a:cubicBezTo>
                                    <a:pt x="39198" y="525281"/>
                                    <a:pt x="0" y="486085"/>
                                    <a:pt x="0" y="437733"/>
                                  </a:cubicBezTo>
                                  <a:lnTo>
                                    <a:pt x="0" y="87549"/>
                                  </a:lnTo>
                                  <a:cubicBezTo>
                                    <a:pt x="0" y="39197"/>
                                    <a:pt x="39198" y="0"/>
                                    <a:pt x="875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12" name="Rectangle: Rounded Corners 212"/>
                          <wps:cNvSpPr/>
                          <wps:spPr>
                            <a:xfrm rot="5400000">
                              <a:off x="1893931" y="3323969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3" name="Rectangle: Rounded Corners 213"/>
                          <wps:cNvSpPr/>
                          <wps:spPr>
                            <a:xfrm rot="5400000">
                              <a:off x="2323943" y="3514398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4" name="Rectangle: Rounded Corners 214"/>
                          <wps:cNvSpPr/>
                          <wps:spPr>
                            <a:xfrm rot="5400000">
                              <a:off x="1703501" y="3604194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5" name="Rectangle: Rounded Corners 215"/>
                          <wps:cNvSpPr/>
                          <wps:spPr>
                            <a:xfrm rot="5400000">
                              <a:off x="1893930" y="365180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6" name="Rectangle: Rounded Corners 216"/>
                          <wps:cNvSpPr/>
                          <wps:spPr>
                            <a:xfrm rot="5400000">
                              <a:off x="2203864" y="3484693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7" name="Rectangle: Rounded Corners 217"/>
                          <wps:cNvSpPr/>
                          <wps:spPr>
                            <a:xfrm rot="5400000">
                              <a:off x="1893931" y="3499135"/>
                              <a:ext cx="37516" cy="571283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8" name="Rectangle: Rounded Corners 218"/>
                          <wps:cNvSpPr/>
                          <wps:spPr>
                            <a:xfrm rot="5400000">
                              <a:off x="2323943" y="3689565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0" name="Rectangle: Rounded Corners 220"/>
                          <wps:cNvSpPr/>
                          <wps:spPr>
                            <a:xfrm rot="5400000">
                              <a:off x="1703501" y="3777073"/>
                              <a:ext cx="37516" cy="190427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1" name="Rectangle: Rounded Corners 221"/>
                          <wps:cNvSpPr/>
                          <wps:spPr>
                            <a:xfrm rot="5400000">
                              <a:off x="1893930" y="3824684"/>
                              <a:ext cx="37516" cy="952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2" name="Rectangle: Rounded Corners 222"/>
                          <wps:cNvSpPr/>
                          <wps:spPr>
                            <a:xfrm rot="5400000">
                              <a:off x="2203864" y="3657572"/>
                              <a:ext cx="38085" cy="43001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37C46A9" id="Group 204" o:spid="_x0000_s1111" style="width:451.3pt;height:38.3pt;mso-position-horizontal-relative:char;mso-position-vertical-relative:line" coordsize="60883,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">
                <v:group id="Group 205" o:spid="_x0000_s1112" style="position:absolute;width:60883;height:5050" coordorigin=",159" coordsize="60891,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Group 206" o:spid="_x0000_s1113" style="position:absolute;left:45321;top:159;width:15570;height:5058" coordorigin="37598,223" coordsize="22714,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roundrect id="Rectangle: Rounded Corners 55" o:spid="_x0000_s1114" alt="&quot;&quot;" style="position:absolute;left:37598;top:223;width:22715;height:71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" fillcolor="#00b0f0" stroked="f" strokeweight="1pt">
                      <v:stroke joinstyle="miter"/>
                      <v:textbox>
                        <w:txbxContent>
                          <w:p w14:paraId="0242E6C9" w14:textId="77777777" w:rsidR="009579D6" w:rsidRPr="00D60FDE" w:rsidRDefault="009579D6" w:rsidP="009579D6">
                            <w:pPr>
                              <w:jc w:val="both"/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</w:pPr>
                            <w:r w:rsidRPr="00D60FDE">
                              <w:rPr>
                                <w:rFonts w:ascii="Adobe Arabic" w:hAnsi="Adobe Arabic" w:cs="Adobe Arabic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       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تمرين:</w:t>
                            </w:r>
                          </w:p>
                          <w:p w14:paraId="5B9C65BD" w14:textId="77777777" w:rsidR="009579D6" w:rsidRPr="00D60FDE" w:rsidRDefault="009579D6" w:rsidP="009579D6">
                            <w:pPr>
                              <w:jc w:val="left"/>
                              <w:rPr>
                                <w:rFonts w:ascii="Adobe Arabic" w:hAnsi="Adobe Arabic" w:cs="Adobe Arabic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v:textbox>
                    </v:roundrect>
                    <v:oval id="Oval 61" o:spid="_x0000_s1115" alt="&quot;&quot;" style="position:absolute;left:53438;top:734;width:571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" fillcolor="#272727 [2749]" stroked="f" strokeweight="1pt">
                      <v:stroke joinstyle="miter"/>
                      <v:shadow on="t" color="black" opacity="26214f" origin=",-.5" offset="0,3pt"/>
                    </v:oval>
                  </v:group>
                  <v:rect id="Rectangle 209" o:spid="_x0000_s1116" style="position:absolute;top:4929;width:50142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" fillcolor="#00b0f0" stroked="f" strokeweight="1pt"/>
                </v:group>
                <v:group id="Group 227" o:spid="_x0000_s1117" style="position:absolute;left:56772;top:1605;width:2465;height:1976" coordorigin="15206,34439" coordsize="10267,8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shape id="Freeform: Shape 211" o:spid="_x0000_s1118" style="position:absolute;left:15206;top:34439;width:10267;height:8231;visibility:visible;mso-wrap-style:square;v-text-anchor:middle" coordsize="896698,718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" path="m105056,34949v-39520,,-71556,32036,-71556,71555l33500,418778v,39518,32036,71555,71556,71555l554650,490333r-1330,-1330l612234,489003r35096,35912l646692,524915r28036,28035l689020,567575r168,-164l744638,622860r,-84855l744659,538005r,-49002l783162,489003r,1330l791645,490333v39518,,71554,-32037,71554,-71555l863199,106504v,-39519,-32036,-71555,-71554,-71555l105056,34949xm87550,l809149,v48353,,87549,39197,87549,87549l896698,437733v,48352,-39196,87548,-87549,87548l783162,525281r,193562l589599,525281r-502049,c39198,525281,,486085,,437733l,87549c,39197,39198,,87550,xe" fillcolor="white [3212]" stroked="f" strokeweight="1pt">
                    <v:stroke joinstyle="miter"/>
                    <v:path arrowok="t" o:connecttype="custom" o:connectlocs="120289,40017;38358,121947;38358,479501;120289,561432;635075,561432;633552,559909;701008,559909;741193,601028;740463,601028;772564,633128;788929,649874;789121,649686;852611,713175;852611,616016;852635,616016;852635,559909;896721,559909;896721,561432;906434,561432;988364,479501;988364,121947;906434,40017;100245,0;926476,0;1026720,100244;1026720,501205;926476,601447;896721,601447;896721,823076;675091,601447;100245,601447;0,501205;0,100244;100245,0" o:connectangles="0,0,0,0,0,0,0,0,0,0,0,0,0,0,0,0,0,0,0,0,0,0,0,0,0,0,0,0,0,0,0,0,0,0"/>
                  </v:shape>
                  <v:roundrect id="Rectangle: Rounded Corners 212" o:spid="_x0000_s1119" style="position:absolute;left:18939;top:33239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7aA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S0UvM6kIyA3TwAAAP//AwBQSwECLQAUAAYACAAAACEA2+H2y+4AAACFAQAAEwAAAAAAAAAAAAAA&#10;AAAAAAAAW0NvbnRlbnRfVHlwZXNdLnhtbFBLAQItABQABgAIAAAAIQBa9CxbvwAAABUBAAALAAAA&#10;AAAAAAAAAAAAAB8BAABfcmVscy8ucmVsc1BLAQItABQABgAIAAAAIQApC7aA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3" o:spid="_x0000_s1120" style="position:absolute;left:23239;top:35143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xMbwwAAANwAAAAPAAAAZHJzL2Rvd25yZXYueG1sRI/BasMw&#10;EETvhfyD2EJujRwF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RkcTG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4" o:spid="_x0000_s1121" style="position:absolute;left:17034;top:36042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tvwwAAANwAAAAPAAAAZHJzL2Rvd25yZXYueG1sRI/BasMw&#10;EETvhfyD2EJujRwR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ya6Lb8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5" o:spid="_x0000_s1122" style="position:absolute;left:18938;top:36518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6" o:spid="_x0000_s1123" style="position:absolute;left:22038;top:34847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17" o:spid="_x0000_s1124" style="position:absolute;left:18939;top:34991;width:375;height:5713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" fillcolor="white [3212]" stroked="f" strokeweight="1pt">
                    <v:stroke joinstyle="miter"/>
                  </v:roundrect>
                  <v:roundrect id="Rectangle: Rounded Corners 218" o:spid="_x0000_s1125" style="position:absolute;left:23239;top:36895;width:375;height:1905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" fillcolor="white [3212]" stroked="f" strokeweight="1pt">
                    <v:stroke joinstyle="miter"/>
                  </v:roundrect>
                  <v:roundrect id="Rectangle: Rounded Corners 220" o:spid="_x0000_s1126" style="position:absolute;left:17034;top:37771;width:375;height:1904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" fillcolor="white [3212]" stroked="f" strokeweight="1pt">
                    <v:stroke joinstyle="miter"/>
                  </v:roundrect>
                  <v:roundrect id="Rectangle: Rounded Corners 221" o:spid="_x0000_s1127" style="position:absolute;left:18938;top:38247;width:375;height:952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" fillcolor="white [3212]" stroked="f" strokeweight="1pt">
                    <v:stroke joinstyle="miter"/>
                  </v:roundrect>
                  <v:roundrect id="Rectangle: Rounded Corners 222" o:spid="_x0000_s1128" style="position:absolute;left:22038;top:36576;width:381;height:4300;rotation:9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" fillcolor="white [3212]" stroked="f" strokeweight="1pt">
                    <v:stroke joinstyle="miter"/>
                  </v:roundrect>
                </v:group>
                <w10:anchorlock/>
              </v:group>
            </w:pict>
          </mc:Fallback>
        </mc:AlternateContent>
      </w:r>
    </w:p>
    <w:p w:rsidR="0048371F" w:rsidRPr="0048371F" w:rsidRDefault="00EE298E" w:rsidP="004A4E64">
      <w:pPr>
        <w:spacing w:line="276" w:lineRule="auto"/>
        <w:jc w:val="center"/>
        <w:rPr>
          <w:rFonts w:ascii="Adobe Arabic" w:hAnsi="Adobe Arabic" w:cs="Adobe Arabic"/>
          <w:sz w:val="40"/>
          <w:szCs w:val="44"/>
        </w:rPr>
      </w:pPr>
      <w:hyperlink r:id="rId27" w:history="1">
        <w:r w:rsidR="004A4E64" w:rsidRPr="00EE298E">
          <w:rPr>
            <w:rStyle w:val="Hyperlink"/>
            <w:rFonts w:ascii="Adobe Arabic" w:hAnsi="Adobe Arabic" w:cs="Adobe Arabic"/>
            <w:sz w:val="40"/>
            <w:szCs w:val="44"/>
            <w:rtl/>
          </w:rPr>
          <w:t>يمكن تحديد نقاط القوة والضعف في عملية إدارة الحشود من خلال نقاط عدة، وضّح ذلك</w:t>
        </w:r>
        <w:r w:rsidR="0048371F" w:rsidRPr="00EE298E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3C06A3" w:rsidRPr="005D562F" w:rsidRDefault="0048371F" w:rsidP="005D562F">
      <w:pPr>
        <w:ind w:left="-897"/>
        <w:jc w:val="center"/>
        <w:rPr>
          <w:sz w:val="40"/>
          <w:szCs w:val="44"/>
          <w:lang w:bidi="ar-SY"/>
        </w:rPr>
      </w:pPr>
      <w:r>
        <w:rPr>
          <w:noProof/>
        </w:rPr>
        <mc:AlternateContent>
          <mc:Choice Requires="wps">
            <w:drawing>
              <wp:inline distT="0" distB="0" distL="0" distR="0" wp14:anchorId="7836A63A" wp14:editId="6393E9B1">
                <wp:extent cx="6877050" cy="6410325"/>
                <wp:effectExtent l="0" t="0" r="19050" b="28575"/>
                <wp:docPr id="5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7050" cy="6410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836A63A" id="Rectangle: Rounded Corners 5" o:spid="_x0000_s1129" style="width:541.5pt;height:50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" fillcolor="#fff2cc [663]" strokecolor="#ffc000" strokeweight="1pt">
                <v:stroke joinstyle="miter"/>
                <v:textbox inset="0,3mm,0">
                  <w:txbxContent>
                    <w:p w14:paraId="57DC1EF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9BBC9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9E0FA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CB084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0975B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F6CDB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3EE19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60235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339564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B034D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E8F64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3CBC2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0B5DD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1BDF2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4C405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4D48C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ED1DA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9888E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CA01C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B4128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37A50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C2CB2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F9115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1B96A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96EEF7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E572A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6B98DA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sectPr w:rsidR="003C06A3" w:rsidRPr="005D562F" w:rsidSect="00DD4A16">
      <w:headerReference w:type="default" r:id="rId28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F5" w:rsidRDefault="00EE46F5" w:rsidP="00F53D08">
      <w:pPr>
        <w:spacing w:line="240" w:lineRule="auto"/>
      </w:pPr>
      <w:r>
        <w:separator/>
      </w:r>
    </w:p>
  </w:endnote>
  <w:endnote w:type="continuationSeparator" w:id="0">
    <w:p w:rsidR="00EE46F5" w:rsidRDefault="00EE46F5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2C9" w:rsidRPr="004752C9" w:rsidRDefault="00EE298E" w:rsidP="00217EE8">
    <w:pPr>
      <w:pStyle w:val="Footer"/>
      <w:jc w:val="center"/>
      <w:rPr>
        <w:color w:val="FFFFFF" w:themeColor="background1"/>
      </w:rPr>
    </w:pPr>
    <w:r w:rsidRPr="00EE298E">
      <w:rPr>
        <w:rtl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3250956" wp14:editId="2EE3E6A9">
              <wp:simplePos x="0" y="0"/>
              <wp:positionH relativeFrom="column">
                <wp:posOffset>5114290</wp:posOffset>
              </wp:positionH>
              <wp:positionV relativeFrom="paragraph">
                <wp:posOffset>203200</wp:posOffset>
              </wp:positionV>
              <wp:extent cx="1562100" cy="304800"/>
              <wp:effectExtent l="0" t="0" r="0" b="0"/>
              <wp:wrapNone/>
              <wp:docPr id="6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E298E" w:rsidRPr="009F0BE2" w:rsidRDefault="00EE298E" w:rsidP="00EE298E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130" type="#_x0000_t202" style="position:absolute;left:0;text-align:left;margin-left:402.7pt;margin-top:16pt;width:123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" filled="f" stroked="f" strokeweight=".5pt">
              <v:textbox>
                <w:txbxContent>
                  <w:p w:rsidR="00EE298E" w:rsidRPr="009F0BE2" w:rsidRDefault="00EE298E" w:rsidP="00EE298E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="00217EE8"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5F1285B6" wp14:editId="64A08ACC">
              <wp:simplePos x="0" y="0"/>
              <wp:positionH relativeFrom="column">
                <wp:posOffset>3480435</wp:posOffset>
              </wp:positionH>
              <wp:positionV relativeFrom="paragraph">
                <wp:posOffset>-742950</wp:posOffset>
              </wp:positionV>
              <wp:extent cx="3152775" cy="1460500"/>
              <wp:effectExtent l="114300" t="95250" r="47625" b="63500"/>
              <wp:wrapNone/>
              <wp:docPr id="54" name="Group 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52775" cy="1460500"/>
                        <a:chOff x="0" y="0"/>
                        <a:chExt cx="3152632" cy="1460310"/>
                      </a:xfrm>
                    </wpg:grpSpPr>
                    <wpg:grpSp>
                      <wpg:cNvPr id="55" name="مجموعة 137"/>
                      <wpg:cNvGrpSpPr/>
                      <wpg:grpSpPr>
                        <a:xfrm>
                          <a:off x="0" y="0"/>
                          <a:ext cx="3152632" cy="1460310"/>
                          <a:chOff x="0" y="0"/>
                          <a:chExt cx="2841293" cy="811332"/>
                        </a:xfrm>
                      </wpg:grpSpPr>
                      <wps:wsp>
                        <wps:cNvPr id="1793" name="شكل حر 89"/>
                        <wps:cNvSpPr/>
                        <wps:spPr>
                          <a:xfrm rot="16200000" flipH="1">
                            <a:off x="1140736" y="-705875"/>
                            <a:ext cx="376471" cy="2657943"/>
                          </a:xfrm>
                          <a:custGeom>
                            <a:avLst/>
                            <a:gdLst>
                              <a:gd name="connsiteX0" fmla="*/ 0 w 506198"/>
                              <a:gd name="connsiteY0" fmla="*/ 1073701 h 2657943"/>
                              <a:gd name="connsiteX1" fmla="*/ 0 w 506198"/>
                              <a:gd name="connsiteY1" fmla="*/ 2657943 h 2657943"/>
                              <a:gd name="connsiteX2" fmla="*/ 506198 w 506198"/>
                              <a:gd name="connsiteY2" fmla="*/ 1584241 h 2657943"/>
                              <a:gd name="connsiteX3" fmla="*/ 506198 w 506198"/>
                              <a:gd name="connsiteY3" fmla="*/ 0 h 2657943"/>
                              <a:gd name="connsiteX4" fmla="*/ 0 w 506198"/>
                              <a:gd name="connsiteY4" fmla="*/ 1073701 h 26579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6198" h="2657943">
                                <a:moveTo>
                                  <a:pt x="0" y="1073701"/>
                                </a:moveTo>
                                <a:lnTo>
                                  <a:pt x="0" y="2657943"/>
                                </a:lnTo>
                                <a:lnTo>
                                  <a:pt x="506198" y="1584241"/>
                                </a:lnTo>
                                <a:lnTo>
                                  <a:pt x="506198" y="0"/>
                                </a:lnTo>
                                <a:lnTo>
                                  <a:pt x="0" y="10737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4" name="شكل حر 90"/>
                        <wps:cNvSpPr/>
                        <wps:spPr>
                          <a:xfrm rot="16200000" flipH="1">
                            <a:off x="1287343" y="-747125"/>
                            <a:ext cx="806825" cy="2301075"/>
                          </a:xfrm>
                          <a:custGeom>
                            <a:avLst/>
                            <a:gdLst>
                              <a:gd name="connsiteX0" fmla="*/ 0 w 1084845"/>
                              <a:gd name="connsiteY0" fmla="*/ 2301075 h 2301075"/>
                              <a:gd name="connsiteX1" fmla="*/ 1084845 w 1084845"/>
                              <a:gd name="connsiteY1" fmla="*/ 2301075 h 2301075"/>
                              <a:gd name="connsiteX2" fmla="*/ 1084845 w 1084845"/>
                              <a:gd name="connsiteY2" fmla="*/ 0 h 2301075"/>
                              <a:gd name="connsiteX3" fmla="*/ 0 w 1084845"/>
                              <a:gd name="connsiteY3" fmla="*/ 2301075 h 23010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4845" h="2301075">
                                <a:moveTo>
                                  <a:pt x="0" y="2301075"/>
                                </a:moveTo>
                                <a:lnTo>
                                  <a:pt x="1084845" y="2301075"/>
                                </a:lnTo>
                                <a:lnTo>
                                  <a:pt x="1084845" y="0"/>
                                </a:lnTo>
                                <a:lnTo>
                                  <a:pt x="0" y="230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BCD8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5" name="شكل حر 91"/>
                        <wps:cNvSpPr/>
                        <wps:spPr>
                          <a:xfrm rot="16200000" flipH="1">
                            <a:off x="1823755" y="-210713"/>
                            <a:ext cx="528315" cy="1506760"/>
                          </a:xfrm>
                          <a:custGeom>
                            <a:avLst/>
                            <a:gdLst>
                              <a:gd name="connsiteX0" fmla="*/ 0 w 710364"/>
                              <a:gd name="connsiteY0" fmla="*/ 1506760 h 1506760"/>
                              <a:gd name="connsiteX1" fmla="*/ 710364 w 710364"/>
                              <a:gd name="connsiteY1" fmla="*/ 1506760 h 1506760"/>
                              <a:gd name="connsiteX2" fmla="*/ 710364 w 710364"/>
                              <a:gd name="connsiteY2" fmla="*/ 0 h 1506760"/>
                              <a:gd name="connsiteX3" fmla="*/ 0 w 710364"/>
                              <a:gd name="connsiteY3" fmla="*/ 1506760 h 1506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0364" h="1506760">
                                <a:moveTo>
                                  <a:pt x="0" y="1506760"/>
                                </a:moveTo>
                                <a:lnTo>
                                  <a:pt x="710364" y="1506760"/>
                                </a:lnTo>
                                <a:lnTo>
                                  <a:pt x="710364" y="0"/>
                                </a:lnTo>
                                <a:lnTo>
                                  <a:pt x="0" y="1506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92" name="Text Box 14"/>
                      <wps:cNvSpPr txBox="1"/>
                      <wps:spPr>
                        <a:xfrm>
                          <a:off x="1428750" y="927100"/>
                          <a:ext cx="38735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7EE8" w:rsidRDefault="00217EE8" w:rsidP="00217EE8">
                            <w:pP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separate"/>
                            </w:r>
                            <w:r w:rsidR="00EE298E"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t>4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4" o:spid="_x0000_s1131" style="position:absolute;left:0;text-align:left;margin-left:274.05pt;margin-top:-58.5pt;width:248.25pt;height:115pt;z-index:251680768;mso-position-horizontal-relative:text;mso-position-vertical-relative:text" coordsize="31526,1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">
              <v:group id="مجموعة 137" o:spid="_x0000_s1132" style="position:absolute;width:31526;height:14603" coordsize="28412,8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shape id="شكل حر 89" o:spid="_x0000_s1133" style="position:absolute;left:11407;top:-7059;width:3765;height:26579;rotation:90;flip:x;visibility:visible;mso-wrap-style:square;v-text-anchor:middle" coordsize="506198,2657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tasMA&#10;AADdAAAADwAAAGRycy9kb3ducmV2LnhtbERPS2vCQBC+F/oflil4040PqqauUgXBU4tREW9DdpoN&#10;zc6G7Brjv3cLQm/z8T1nsepsJVpqfOlYwXCQgCDOnS65UHA8bPszED4ga6wck4I7eVgtX18WmGp3&#10;4z21WShEDGGfogITQp1K6XNDFv3A1cSR+3GNxRBhU0jd4C2G20qOkuRdWiw5NhisaWMo/82uVsE6&#10;8WjPk6/sODzdv9uM1ufLxijVe+s+P0AE6sK/+One6Th/Oh/D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ztasMAAADdAAAADwAAAAAAAAAAAAAAAACYAgAAZHJzL2Rv&#10;d25yZXYueG1sUEsFBgAAAAAEAAQA9QAAAIgDAAAAAA==&#10;" path="m,1073701l,2657943,506198,1584241,506198,,,1073701xe" fillcolor="#2389c0" strokecolor="#2389c0" strokeweight="1pt">
                  <v:stroke joinstyle="miter"/>
                  <v:shadow on="t" color="black" opacity="26214f" origin=".5,.5" offset="-.74836mm,-.74836mm"/>
                  <v:path arrowok="t" o:connecttype="custom" o:connectlocs="0,1073701;0,2657943;376471,1584241;376471,0;0,1073701" o:connectangles="0,0,0,0,0"/>
                </v:shape>
                <v:shape id="شكل حر 90" o:spid="_x0000_s1134" style="position:absolute;left:12873;top:-7471;width:8068;height:23010;rotation:90;flip:x;visibility:visible;mso-wrap-style:square;v-text-anchor:middle" coordsize="1084845,2301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uUMEA&#10;AADdAAAADwAAAGRycy9kb3ducmV2LnhtbERPTWsCMRC9F/wPYQRvNZtarK5GkYritdqLt3Ez7i5u&#10;JksSdf33piD0No/3OfNlZxtxIx9qxxrUMANBXDhTc6nh97B5n4AIEdlg45g0PCjActF7m2Nu3J1/&#10;6LaPpUghHHLUUMXY5lKGoiKLYeha4sSdnbcYE/SlNB7vKdw28iPLxtJizamhwpa+Kyou+6vVMLXH&#10;a/NQ624bNn5Vq7EanUZK60G/W81AROriv/jl3pk0/2v6CX/fpB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n7lDBAAAA3QAAAA8AAAAAAAAAAAAAAAAAmAIAAGRycy9kb3du&#10;cmV2LnhtbFBLBQYAAAAABAAEAPUAAACGAwAAAAA=&#10;" path="m,2301075r1084845,l1084845,,,2301075xe" fillcolor="#1dbcd8" strokecolor="#1dbcd8" strokeweight="1pt">
                  <v:stroke joinstyle="miter"/>
                  <v:shadow on="t" color="black" opacity="26214f" origin=".5,.5" offset="-.74836mm,-.74836mm"/>
                  <v:path arrowok="t" o:connecttype="custom" o:connectlocs="0,2301075;806825,2301075;806825,0;0,2301075" o:connectangles="0,0,0,0"/>
                </v:shape>
                <v:shape id="شكل حر 91" o:spid="_x0000_s1135" style="position:absolute;left:18237;top:-2107;width:5283;height:15067;rotation:90;flip:x;visibility:visible;mso-wrap-style:square;v-text-anchor:middle" coordsize="710364,150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jNMMA&#10;AADdAAAADwAAAGRycy9kb3ducmV2LnhtbERPTYvCMBC9L/gfwgh7W9MuuGo1igiCwq6g9uBxaMam&#10;2kxKk9Xuv98Igrd5vM+ZLTpbixu1vnKsIB0kIIgLpysuFeTH9ccYhA/IGmvHpOCPPCzmvbcZZtrd&#10;eU+3QyhFDGGfoQITQpNJ6QtDFv3ANcSRO7vWYoiwLaVu8R7DbS0/k+RLWqw4NhhsaGWouB5+rYJ6&#10;m+623/qS5usrj/Pi52Q7c1Lqvd8tpyACdeElfro3Os4fTYbw+Cae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8jNMMAAADdAAAADwAAAAAAAAAAAAAAAACYAgAAZHJzL2Rv&#10;d25yZXYueG1sUEsFBgAAAAAEAAQA9QAAAIgDAAAAAA==&#10;" path="m,1506760r710364,l710364,,,1506760xe" fillcolor="#a6e0ed" strokecolor="#a6e0ed" strokeweight="1pt">
                  <v:stroke joinstyle="miter"/>
                  <v:shadow on="t" color="black" opacity="26214f" origin=".5,.5" offset="-.74836mm,-.74836mm"/>
                  <v:path arrowok="t" o:connecttype="custom" o:connectlocs="0,1506760;528315,1506760;528315,0;0,1506760" o:connectangles="0,0,0,0"/>
                </v:shape>
              </v:group>
              <v:shape id="Text Box 14" o:spid="_x0000_s1136" type="#_x0000_t202" style="position:absolute;left:14287;top:9271;width:3874;height:3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1uMUA&#10;AADdAAAADwAAAGRycy9kb3ducmV2LnhtbERPS2vCQBC+F/wPyxS81U0DVZtmFQlIRepB68XbmJ08&#10;aHY2ZleN/fXdguBtPr7npPPeNOJCnastK3gdRSCIc6trLhXsv5cvUxDOI2tsLJOCGzmYzwZPKSba&#10;XnlLl50vRQhhl6CCyvs2kdLlFRl0I9sSB66wnUEfYFdK3eE1hJtGxlE0lgZrDg0VtpRVlP/szkbB&#10;OltucHuMzfS3yT6/ikV72h/elBo+94sPEJ56/xDf3Ssd5k/eY/j/Jpw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dTW4xQAAAN0AAAAPAAAAAAAAAAAAAAAAAJgCAABkcnMv&#10;ZG93bnJldi54bWxQSwUGAAAAAAQABAD1AAAAigMAAAAA&#10;" filled="f" stroked="f" strokeweight=".5pt">
                <v:textbox>
                  <w:txbxContent>
                    <w:p w:rsidR="00217EE8" w:rsidRDefault="00217EE8" w:rsidP="00217EE8">
                      <w:pPr>
                        <w:rPr>
                          <w:color w:val="FFFFFF" w:themeColor="background1"/>
                          <w:sz w:val="32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separate"/>
                      </w:r>
                      <w:r w:rsidR="00EE298E"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t>4</w:t>
                      </w:r>
                      <w:r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15CB0" w:rsidRPr="004752C9" w:rsidRDefault="00EE298E" w:rsidP="004752C9">
    <w:pPr>
      <w:pStyle w:val="Footer"/>
    </w:pPr>
    <w:r w:rsidRPr="00EE298E">
      <w:rPr>
        <w:rtl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E52E40B" wp14:editId="2D035184">
              <wp:simplePos x="0" y="0"/>
              <wp:positionH relativeFrom="column">
                <wp:posOffset>5295265</wp:posOffset>
              </wp:positionH>
              <wp:positionV relativeFrom="paragraph">
                <wp:posOffset>236220</wp:posOffset>
              </wp:positionV>
              <wp:extent cx="1304925" cy="304800"/>
              <wp:effectExtent l="0" t="0" r="0" b="0"/>
              <wp:wrapNone/>
              <wp:docPr id="9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049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E298E" w:rsidRPr="00EE298E" w:rsidRDefault="00EE298E" w:rsidP="00EE298E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2"/>
                              <w:szCs w:val="24"/>
                            </w:rPr>
                          </w:pPr>
                          <w:r w:rsidRPr="00EE298E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2"/>
                              <w:szCs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137" style="position:absolute;left:0;text-align:left;margin-left:416.95pt;margin-top:18.6pt;width:102.75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" filled="f" stroked="f" strokeweight="1pt">
              <v:textbox>
                <w:txbxContent>
                  <w:p w:rsidR="00EE298E" w:rsidRPr="00EE298E" w:rsidRDefault="00EE298E" w:rsidP="00EE298E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2"/>
                        <w:szCs w:val="24"/>
                      </w:rPr>
                    </w:pPr>
                    <w:r w:rsidRPr="00EE298E">
                      <w:rPr>
                        <w:rFonts w:ascii="Sakkal Majalla" w:hAnsi="Sakkal Majalla" w:cs="Sakkal Majalla"/>
                        <w:color w:val="538135" w:themeColor="accent6" w:themeShade="BF"/>
                        <w:sz w:val="22"/>
                        <w:szCs w:val="24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="000638B1"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544C1EBA" wp14:editId="0743B777">
              <wp:simplePos x="0" y="0"/>
              <wp:positionH relativeFrom="column">
                <wp:posOffset>301625</wp:posOffset>
              </wp:positionH>
              <wp:positionV relativeFrom="paragraph">
                <wp:posOffset>330835</wp:posOffset>
              </wp:positionV>
              <wp:extent cx="2374265" cy="1402715"/>
              <wp:effectExtent l="0" t="0" r="0" b="0"/>
              <wp:wrapNone/>
              <wp:docPr id="7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638B1" w:rsidRPr="00DC31A5" w:rsidRDefault="000638B1" w:rsidP="00063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0638B1" w:rsidRPr="00DC31A5" w:rsidRDefault="000638B1" w:rsidP="00063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0638B1" w:rsidRPr="00DC31A5" w:rsidRDefault="000638B1" w:rsidP="00063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0638B1" w:rsidRPr="00DC31A5" w:rsidRDefault="000638B1" w:rsidP="00063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0638B1" w:rsidRDefault="000638B1" w:rsidP="00063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0638B1" w:rsidRPr="00DC31A5" w:rsidRDefault="000638B1" w:rsidP="00063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138" style="position:absolute;left:0;text-align:left;margin-left:23.75pt;margin-top:26.05pt;width:186.95pt;height:11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" filled="f" stroked="f" strokeweight="1pt">
              <v:textbox>
                <w:txbxContent>
                  <w:p w:rsidR="000638B1" w:rsidRPr="00DC31A5" w:rsidRDefault="000638B1" w:rsidP="00063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0638B1" w:rsidRPr="00DC31A5" w:rsidRDefault="000638B1" w:rsidP="00063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0638B1" w:rsidRPr="00DC31A5" w:rsidRDefault="000638B1" w:rsidP="00063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0638B1" w:rsidRPr="00DC31A5" w:rsidRDefault="000638B1" w:rsidP="00063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0638B1" w:rsidRDefault="000638B1" w:rsidP="00063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0638B1" w:rsidRPr="00DC31A5" w:rsidRDefault="000638B1" w:rsidP="00063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F5" w:rsidRDefault="00EE46F5" w:rsidP="00F53D08">
      <w:pPr>
        <w:spacing w:line="240" w:lineRule="auto"/>
      </w:pPr>
      <w:r>
        <w:separator/>
      </w:r>
    </w:p>
  </w:footnote>
  <w:footnote w:type="continuationSeparator" w:id="0">
    <w:p w:rsidR="00EE46F5" w:rsidRDefault="00EE46F5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E4514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8115871" wp14:editId="7C7ADE68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933D7E1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tO88wkAACM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217EE8">
    <w:pPr>
      <w:pStyle w:val="Header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6AA48FF1" wp14:editId="4632FC39">
              <wp:simplePos x="0" y="0"/>
              <wp:positionH relativeFrom="column">
                <wp:posOffset>-1085850</wp:posOffset>
              </wp:positionH>
              <wp:positionV relativeFrom="paragraph">
                <wp:posOffset>-450850</wp:posOffset>
              </wp:positionV>
              <wp:extent cx="7847330" cy="683895"/>
              <wp:effectExtent l="38100" t="0" r="20320" b="116205"/>
              <wp:wrapNone/>
              <wp:docPr id="23" name="Group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47330" cy="683895"/>
                        <a:chOff x="0" y="0"/>
                        <a:chExt cx="7847330" cy="683895"/>
                      </a:xfrm>
                    </wpg:grpSpPr>
                    <wpg:grpSp>
                      <wpg:cNvPr id="24" name="مجموعة 55"/>
                      <wpg:cNvGrpSpPr/>
                      <wpg:grpSpPr>
                        <a:xfrm>
                          <a:off x="0" y="0"/>
                          <a:ext cx="7847330" cy="683895"/>
                          <a:chOff x="0" y="0"/>
                          <a:chExt cx="7551421" cy="1152284"/>
                        </a:xfrm>
                      </wpg:grpSpPr>
                      <wps:wsp>
                        <wps:cNvPr id="26" name="شكل حر 2"/>
                        <wps:cNvSpPr/>
                        <wps:spPr>
                          <a:xfrm>
                            <a:off x="1" y="0"/>
                            <a:ext cx="7551420" cy="945516"/>
                          </a:xfrm>
                          <a:custGeom>
                            <a:avLst/>
                            <a:gdLst>
                              <a:gd name="connsiteX0" fmla="*/ 0 w 7551420"/>
                              <a:gd name="connsiteY0" fmla="*/ 0 h 945515"/>
                              <a:gd name="connsiteX1" fmla="*/ 7551420 w 7551420"/>
                              <a:gd name="connsiteY1" fmla="*/ 0 h 945515"/>
                              <a:gd name="connsiteX2" fmla="*/ 7551420 w 7551420"/>
                              <a:gd name="connsiteY2" fmla="*/ 945515 h 945515"/>
                              <a:gd name="connsiteX3" fmla="*/ 0 w 7551420"/>
                              <a:gd name="connsiteY3" fmla="*/ 945515 h 945515"/>
                              <a:gd name="connsiteX4" fmla="*/ 0 w 7551420"/>
                              <a:gd name="connsiteY4" fmla="*/ 0 h 9455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551420" h="945515">
                                <a:moveTo>
                                  <a:pt x="0" y="0"/>
                                </a:moveTo>
                                <a:lnTo>
                                  <a:pt x="7551420" y="0"/>
                                </a:lnTo>
                                <a:lnTo>
                                  <a:pt x="7551420" y="945515"/>
                                </a:lnTo>
                                <a:lnTo>
                                  <a:pt x="0" y="9455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شكل حر 3"/>
                        <wps:cNvSpPr/>
                        <wps:spPr>
                          <a:xfrm>
                            <a:off x="2" y="674429"/>
                            <a:ext cx="6642735" cy="283210"/>
                          </a:xfrm>
                          <a:custGeom>
                            <a:avLst/>
                            <a:gdLst>
                              <a:gd name="connsiteX0" fmla="*/ 0 w 6642735"/>
                              <a:gd name="connsiteY0" fmla="*/ 0 h 283210"/>
                              <a:gd name="connsiteX1" fmla="*/ 6642735 w 6642735"/>
                              <a:gd name="connsiteY1" fmla="*/ 0 h 283210"/>
                              <a:gd name="connsiteX2" fmla="*/ 6571933 w 6642735"/>
                              <a:gd name="connsiteY2" fmla="*/ 283210 h 283210"/>
                              <a:gd name="connsiteX3" fmla="*/ 0 w 6642735"/>
                              <a:gd name="connsiteY3" fmla="*/ 283210 h 283210"/>
                              <a:gd name="connsiteX4" fmla="*/ 0 w 6642735"/>
                              <a:gd name="connsiteY4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6642735" h="283210">
                                <a:moveTo>
                                  <a:pt x="0" y="0"/>
                                </a:moveTo>
                                <a:lnTo>
                                  <a:pt x="6642735" y="0"/>
                                </a:lnTo>
                                <a:lnTo>
                                  <a:pt x="6571933" y="283210"/>
                                </a:lnTo>
                                <a:lnTo>
                                  <a:pt x="0" y="283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BDDC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شكل حر 5"/>
                        <wps:cNvSpPr/>
                        <wps:spPr>
                          <a:xfrm>
                            <a:off x="0" y="955368"/>
                            <a:ext cx="6935714" cy="196916"/>
                          </a:xfrm>
                          <a:custGeom>
                            <a:avLst/>
                            <a:gdLst>
                              <a:gd name="connsiteX0" fmla="*/ 0 w 6935714"/>
                              <a:gd name="connsiteY0" fmla="*/ 0 h 283210"/>
                              <a:gd name="connsiteX1" fmla="*/ 6935714 w 6935714"/>
                              <a:gd name="connsiteY1" fmla="*/ 0 h 283210"/>
                              <a:gd name="connsiteX2" fmla="*/ 6864912 w 6935714"/>
                              <a:gd name="connsiteY2" fmla="*/ 283210 h 283210"/>
                              <a:gd name="connsiteX3" fmla="*/ 557742 w 6935714"/>
                              <a:gd name="connsiteY3" fmla="*/ 283210 h 283210"/>
                              <a:gd name="connsiteX4" fmla="*/ 487285 w 6935714"/>
                              <a:gd name="connsiteY4" fmla="*/ 1380 h 283210"/>
                              <a:gd name="connsiteX5" fmla="*/ 0 w 6935714"/>
                              <a:gd name="connsiteY5" fmla="*/ 1380 h 283210"/>
                              <a:gd name="connsiteX6" fmla="*/ 0 w 6935714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6935714" h="283210">
                                <a:moveTo>
                                  <a:pt x="0" y="0"/>
                                </a:moveTo>
                                <a:lnTo>
                                  <a:pt x="6935714" y="0"/>
                                </a:lnTo>
                                <a:lnTo>
                                  <a:pt x="6864912" y="283210"/>
                                </a:lnTo>
                                <a:lnTo>
                                  <a:pt x="557742" y="283210"/>
                                </a:lnTo>
                                <a:lnTo>
                                  <a:pt x="487285" y="1380"/>
                                </a:lnTo>
                                <a:lnTo>
                                  <a:pt x="0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شكل حر 4"/>
                        <wps:cNvSpPr/>
                        <wps:spPr>
                          <a:xfrm>
                            <a:off x="1844041" y="0"/>
                            <a:ext cx="1850390" cy="948690"/>
                          </a:xfrm>
                          <a:custGeom>
                            <a:avLst/>
                            <a:gdLst>
                              <a:gd name="connsiteX0" fmla="*/ 123241 w 1850390"/>
                              <a:gd name="connsiteY0" fmla="*/ 0 h 957364"/>
                              <a:gd name="connsiteX1" fmla="*/ 1727149 w 1850390"/>
                              <a:gd name="connsiteY1" fmla="*/ 0 h 957364"/>
                              <a:gd name="connsiteX2" fmla="*/ 1850390 w 1850390"/>
                              <a:gd name="connsiteY2" fmla="*/ 246482 h 957364"/>
                              <a:gd name="connsiteX3" fmla="*/ 1494949 w 1850390"/>
                              <a:gd name="connsiteY3" fmla="*/ 957364 h 957364"/>
                              <a:gd name="connsiteX4" fmla="*/ 355441 w 1850390"/>
                              <a:gd name="connsiteY4" fmla="*/ 957364 h 957364"/>
                              <a:gd name="connsiteX5" fmla="*/ 0 w 1850390"/>
                              <a:gd name="connsiteY5" fmla="*/ 246482 h 957364"/>
                              <a:gd name="connsiteX6" fmla="*/ 123241 w 1850390"/>
                              <a:gd name="connsiteY6" fmla="*/ 0 h 9573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850390" h="957364">
                                <a:moveTo>
                                  <a:pt x="123241" y="0"/>
                                </a:moveTo>
                                <a:lnTo>
                                  <a:pt x="1727149" y="0"/>
                                </a:lnTo>
                                <a:lnTo>
                                  <a:pt x="1850390" y="246482"/>
                                </a:lnTo>
                                <a:lnTo>
                                  <a:pt x="1494949" y="957364"/>
                                </a:lnTo>
                                <a:lnTo>
                                  <a:pt x="355441" y="957364"/>
                                </a:lnTo>
                                <a:lnTo>
                                  <a:pt x="0" y="246482"/>
                                </a:lnTo>
                                <a:lnTo>
                                  <a:pt x="123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شكل حر 6"/>
                        <wps:cNvSpPr/>
                        <wps:spPr>
                          <a:xfrm>
                            <a:off x="406496" y="937531"/>
                            <a:ext cx="3369215" cy="196916"/>
                          </a:xfrm>
                          <a:custGeom>
                            <a:avLst/>
                            <a:gdLst>
                              <a:gd name="connsiteX0" fmla="*/ 0 w 3369215"/>
                              <a:gd name="connsiteY0" fmla="*/ 0 h 283210"/>
                              <a:gd name="connsiteX1" fmla="*/ 3369215 w 3369215"/>
                              <a:gd name="connsiteY1" fmla="*/ 0 h 283210"/>
                              <a:gd name="connsiteX2" fmla="*/ 3298413 w 3369215"/>
                              <a:gd name="connsiteY2" fmla="*/ 283210 h 283210"/>
                              <a:gd name="connsiteX3" fmla="*/ 81207 w 3369215"/>
                              <a:gd name="connsiteY3" fmla="*/ 283210 h 283210"/>
                              <a:gd name="connsiteX4" fmla="*/ 10750 w 3369215"/>
                              <a:gd name="connsiteY4" fmla="*/ 1380 h 283210"/>
                              <a:gd name="connsiteX5" fmla="*/ 345 w 3369215"/>
                              <a:gd name="connsiteY5" fmla="*/ 1380 h 283210"/>
                              <a:gd name="connsiteX6" fmla="*/ 0 w 3369215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369215" h="283210">
                                <a:moveTo>
                                  <a:pt x="0" y="0"/>
                                </a:moveTo>
                                <a:lnTo>
                                  <a:pt x="3369215" y="0"/>
                                </a:lnTo>
                                <a:lnTo>
                                  <a:pt x="3298413" y="283210"/>
                                </a:lnTo>
                                <a:lnTo>
                                  <a:pt x="81207" y="283210"/>
                                </a:lnTo>
                                <a:lnTo>
                                  <a:pt x="10750" y="1380"/>
                                </a:lnTo>
                                <a:lnTo>
                                  <a:pt x="345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25" name="Text Box 15"/>
                      <wps:cNvSpPr txBox="1"/>
                      <wps:spPr>
                        <a:xfrm>
                          <a:off x="1638300" y="6350"/>
                          <a:ext cx="4381500" cy="467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7EE8" w:rsidRDefault="005D562F" w:rsidP="00217EE8">
                            <w:pPr>
                              <w:jc w:val="center"/>
                              <w:rPr>
                                <w:rFonts w:ascii="Adobe Arabic" w:hAnsi="Adobe Arabic" w:cs="Adobe Arabic"/>
                                <w:sz w:val="36"/>
                                <w:szCs w:val="40"/>
                              </w:rPr>
                            </w:pPr>
                            <w:r w:rsidRPr="005D562F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إدارة الحشود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–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AA48FF1" id="Group 23" o:spid="_x0000_s1136" style="position:absolute;left:0;text-align:left;margin-left:-85.5pt;margin-top:-35.5pt;width:617.9pt;height:53.85pt;z-index:251678720;mso-position-horizontal-relative:text;mso-position-vertical-relative:text" coordsize="78473,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">
              <v:group id="مجموعة 55" o:spid="_x0000_s1137" style="position:absolute;width:78473;height:6838" coordsize="75514,11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<v:shape id="شكل حر 2" o:spid="_x0000_s1138" style="position:absolute;width:75514;height:9455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" path="m,l7551420,r,945515l,945515,,xe" fillcolor="#064163" strokecolor="#064065" strokeweight="1pt">
                  <v:stroke joinstyle="miter"/>
                  <v:path arrowok="t" o:connecttype="custom" o:connectlocs="0,0;7551420,0;7551420,945516;0,945516;0,0" o:connectangles="0,0,0,0,0"/>
                </v:shape>
                <v:shape id="شكل حر 3" o:spid="_x0000_s1139" style="position:absolute;top:6744;width:66427;height:2832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" path="m,l6642735,r-70802,283210l,283210,,xe" fillcolor="#16bddc" strokecolor="#1dbcd8" strokeweight="1pt">
                  <v:stroke joinstyle="miter"/>
                  <v:shadow on="t" color="black" opacity="26214f" origin="-.5,-.5" offset=".74836mm,.74836mm"/>
                  <v:path arrowok="t" o:connecttype="custom" o:connectlocs="0,0;6642735,0;6571933,283210;0,283210;0,0" o:connectangles="0,0,0,0,0"/>
                </v:shape>
                <v:shape id="شكل حر 5" o:spid="_x0000_s1140" style="position:absolute;top:9553;width:69357;height:1969;visibility:visible;mso-wrap-style:square;v-text-anchor:middle" coordsize="6935714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" path="m,l6935714,r-70802,283210l557742,283210,487285,1380,,1380,,xe" fillcolor="#a6e0ed" strokecolor="#a6e0ed" strokeweight="1pt">
                  <v:stroke joinstyle="miter"/>
                  <v:shadow on="t" color="black" opacity="26214f" origin="-.5,-.5" offset=".74836mm,.74836mm"/>
                  <v:path arrowok="t" o:connecttype="custom" o:connectlocs="0,0;6935714,0;6864912,196916;557742,196916;487285,960;0,960;0,0" o:connectangles="0,0,0,0,0,0,0"/>
                </v:shape>
                <v:shape id="شكل حر 4" o:spid="_x0000_s1141" style="position:absolute;left:18440;width:18504;height:9486;visibility:visible;mso-wrap-style:square;v-text-anchor:middle" coordsize="1850390,95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" path="m123241,l1727149,r123241,246482l1494949,957364r-1139508,l,246482,123241,xe" fillcolor="#064163" strokecolor="#064065" strokeweight="1pt">
                  <v:stroke joinstyle="miter"/>
                  <v:path arrowok="t" o:connecttype="custom" o:connectlocs="123241,0;1727149,0;1850390,244249;1494949,948690;355441,948690;0,244249;123241,0" o:connectangles="0,0,0,0,0,0,0"/>
                </v:shape>
                <v:shape id="شكل حر 6" o:spid="_x0000_s1142" style="position:absolute;left:4064;top:9375;width:33693;height:1969;visibility:visible;mso-wrap-style:square;v-text-anchor:middle" coordsize="33692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" path="m,l3369215,r-70802,283210l81207,283210,10750,1380r-10405,l,xe" fillcolor="#2389c0" strokecolor="#2389c0" strokeweight="1pt">
                  <v:stroke joinstyle="miter"/>
                  <v:shadow on="t" color="black" opacity="26214f" origin="-.5,-.5" offset=".74836mm,.74836mm"/>
                  <v:path arrowok="t" o:connecttype="custom" o:connectlocs="0,0;3369215,0;3298413,196916;81207,196916;10750,960;345,960;0,0" o:connectangles="0,0,0,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143" type="#_x0000_t202" style="position:absolute;left:16383;top:63;width:43815;height:4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<v:textbox>
                  <w:txbxContent>
                    <w:p w14:paraId="2F25B8CE" w14:textId="253E3010" w:rsidR="00217EE8" w:rsidRDefault="005D562F" w:rsidP="00217EE8">
                      <w:pPr>
                        <w:jc w:val="center"/>
                        <w:rPr>
                          <w:rFonts w:ascii="Adobe Arabic" w:hAnsi="Adobe Arabic" w:cs="Adobe Arabic"/>
                          <w:sz w:val="36"/>
                          <w:szCs w:val="40"/>
                        </w:rPr>
                      </w:pPr>
                      <w:r w:rsidRPr="005D562F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إدارة الحشود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–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أوراق العمل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9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17"/>
  </w:num>
  <w:num w:numId="4">
    <w:abstractNumId w:val="29"/>
  </w:num>
  <w:num w:numId="5">
    <w:abstractNumId w:val="5"/>
  </w:num>
  <w:num w:numId="6">
    <w:abstractNumId w:val="3"/>
  </w:num>
  <w:num w:numId="7">
    <w:abstractNumId w:val="13"/>
  </w:num>
  <w:num w:numId="8">
    <w:abstractNumId w:val="28"/>
  </w:num>
  <w:num w:numId="9">
    <w:abstractNumId w:val="22"/>
  </w:num>
  <w:num w:numId="10">
    <w:abstractNumId w:val="32"/>
  </w:num>
  <w:num w:numId="11">
    <w:abstractNumId w:val="20"/>
  </w:num>
  <w:num w:numId="12">
    <w:abstractNumId w:val="36"/>
  </w:num>
  <w:num w:numId="13">
    <w:abstractNumId w:val="10"/>
  </w:num>
  <w:num w:numId="14">
    <w:abstractNumId w:val="12"/>
  </w:num>
  <w:num w:numId="15">
    <w:abstractNumId w:val="8"/>
  </w:num>
  <w:num w:numId="16">
    <w:abstractNumId w:val="27"/>
  </w:num>
  <w:num w:numId="17">
    <w:abstractNumId w:val="30"/>
  </w:num>
  <w:num w:numId="18">
    <w:abstractNumId w:val="0"/>
  </w:num>
  <w:num w:numId="19">
    <w:abstractNumId w:val="21"/>
  </w:num>
  <w:num w:numId="20">
    <w:abstractNumId w:val="34"/>
  </w:num>
  <w:num w:numId="21">
    <w:abstractNumId w:val="15"/>
  </w:num>
  <w:num w:numId="22">
    <w:abstractNumId w:val="9"/>
  </w:num>
  <w:num w:numId="23">
    <w:abstractNumId w:val="23"/>
  </w:num>
  <w:num w:numId="24">
    <w:abstractNumId w:val="18"/>
  </w:num>
  <w:num w:numId="25">
    <w:abstractNumId w:val="11"/>
  </w:num>
  <w:num w:numId="26">
    <w:abstractNumId w:val="31"/>
  </w:num>
  <w:num w:numId="27">
    <w:abstractNumId w:val="6"/>
  </w:num>
  <w:num w:numId="28">
    <w:abstractNumId w:val="26"/>
  </w:num>
  <w:num w:numId="29">
    <w:abstractNumId w:val="35"/>
  </w:num>
  <w:num w:numId="30">
    <w:abstractNumId w:val="14"/>
  </w:num>
  <w:num w:numId="31">
    <w:abstractNumId w:val="7"/>
  </w:num>
  <w:num w:numId="32">
    <w:abstractNumId w:val="1"/>
  </w:num>
  <w:num w:numId="33">
    <w:abstractNumId w:val="24"/>
  </w:num>
  <w:num w:numId="34">
    <w:abstractNumId w:val="4"/>
  </w:num>
  <w:num w:numId="35">
    <w:abstractNumId w:val="25"/>
  </w:num>
  <w:num w:numId="36">
    <w:abstractNumId w:val="19"/>
  </w:num>
  <w:num w:numId="3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62F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38B1"/>
    <w:rsid w:val="0006418D"/>
    <w:rsid w:val="000724CA"/>
    <w:rsid w:val="00075B3B"/>
    <w:rsid w:val="00090487"/>
    <w:rsid w:val="000B4041"/>
    <w:rsid w:val="000C4B58"/>
    <w:rsid w:val="000F65A1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A4E64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C2BA8"/>
    <w:rsid w:val="005D562F"/>
    <w:rsid w:val="006062A0"/>
    <w:rsid w:val="00610759"/>
    <w:rsid w:val="00620AB0"/>
    <w:rsid w:val="0062526C"/>
    <w:rsid w:val="00635307"/>
    <w:rsid w:val="00636A52"/>
    <w:rsid w:val="00643F60"/>
    <w:rsid w:val="00664F43"/>
    <w:rsid w:val="00677890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B209E"/>
    <w:rsid w:val="008D06BD"/>
    <w:rsid w:val="008D6825"/>
    <w:rsid w:val="008E3919"/>
    <w:rsid w:val="008E5CB0"/>
    <w:rsid w:val="008F266E"/>
    <w:rsid w:val="008F4053"/>
    <w:rsid w:val="00900F65"/>
    <w:rsid w:val="00902465"/>
    <w:rsid w:val="00916667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7527E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E298E"/>
    <w:rsid w:val="00EE46F5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A2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7527E"/>
    <w:pPr>
      <w:bidi w:val="0"/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7527E"/>
    <w:pPr>
      <w:bidi w:val="0"/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26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10.png"/><Relationship Id="rId25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svg"/><Relationship Id="rId24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8.svg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image" Target="media/image6.png"/><Relationship Id="rId27" Type="http://schemas.openxmlformats.org/officeDocument/2006/relationships/hyperlink" Target="http://www.dawliatraining.com/" TargetMode="Externa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6DA868A2-C347-4789-BCB8-16CCFF36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عمل2</Template>
  <TotalTime>4</TotalTime>
  <Pages>5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SyrianTech</dc:creator>
  <cp:keywords/>
  <dc:description/>
  <cp:lastModifiedBy>user</cp:lastModifiedBy>
  <cp:revision>4</cp:revision>
  <cp:lastPrinted>2022-03-26T18:07:00Z</cp:lastPrinted>
  <dcterms:created xsi:type="dcterms:W3CDTF">2023-08-03T02:51:00Z</dcterms:created>
  <dcterms:modified xsi:type="dcterms:W3CDTF">2025-03-02T07:06:00Z</dcterms:modified>
</cp:coreProperties>
</file>